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EE7" w:rsidRPr="00097D83" w:rsidRDefault="00D94EE7" w:rsidP="008B23B0">
      <w:pPr>
        <w:jc w:val="center"/>
        <w:rPr>
          <w:sz w:val="26"/>
        </w:rPr>
      </w:pPr>
      <w:r w:rsidRPr="00097D83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7" o:title=""/>
          </v:shape>
          <o:OLEObject Type="Embed" ProgID="Paint.Picture" ShapeID="_x0000_i1025" DrawAspect="Content" ObjectID="_1630484547" r:id="rId8"/>
        </w:object>
      </w:r>
    </w:p>
    <w:p w:rsidR="00D94EE7" w:rsidRPr="00097D83" w:rsidRDefault="00D94EE7" w:rsidP="008B23B0">
      <w:pPr>
        <w:pStyle w:val="Caption"/>
        <w:rPr>
          <w:noProof w:val="0"/>
          <w:sz w:val="30"/>
        </w:rPr>
      </w:pPr>
      <w:r w:rsidRPr="00097D83">
        <w:rPr>
          <w:noProof w:val="0"/>
          <w:sz w:val="30"/>
        </w:rPr>
        <w:t>УКРАЇНА</w:t>
      </w:r>
    </w:p>
    <w:p w:rsidR="00D94EE7" w:rsidRPr="00097D83" w:rsidRDefault="00D94EE7" w:rsidP="008B23B0">
      <w:pPr>
        <w:pStyle w:val="Caption"/>
        <w:rPr>
          <w:noProof w:val="0"/>
          <w:sz w:val="28"/>
          <w:szCs w:val="28"/>
        </w:rPr>
      </w:pPr>
      <w:r w:rsidRPr="00097D83">
        <w:rPr>
          <w:noProof w:val="0"/>
          <w:sz w:val="28"/>
          <w:szCs w:val="28"/>
        </w:rPr>
        <w:t>Пологівська районна рада</w:t>
      </w:r>
    </w:p>
    <w:p w:rsidR="00D94EE7" w:rsidRPr="00097D83" w:rsidRDefault="00D94EE7" w:rsidP="008B23B0">
      <w:pPr>
        <w:jc w:val="center"/>
        <w:rPr>
          <w:b/>
          <w:i/>
          <w:sz w:val="28"/>
        </w:rPr>
      </w:pPr>
      <w:r w:rsidRPr="00097D83">
        <w:rPr>
          <w:b/>
          <w:i/>
          <w:sz w:val="28"/>
        </w:rPr>
        <w:t>Запорізької області</w:t>
      </w:r>
    </w:p>
    <w:p w:rsidR="00D94EE7" w:rsidRPr="00097D83" w:rsidRDefault="00D94EE7" w:rsidP="008B23B0">
      <w:pPr>
        <w:jc w:val="center"/>
        <w:rPr>
          <w:b/>
          <w:i/>
          <w:sz w:val="28"/>
        </w:rPr>
      </w:pPr>
      <w:r w:rsidRPr="00097D83">
        <w:rPr>
          <w:b/>
          <w:i/>
          <w:sz w:val="28"/>
        </w:rPr>
        <w:t>сьомого скликання</w:t>
      </w:r>
    </w:p>
    <w:p w:rsidR="00D94EE7" w:rsidRPr="00097D83" w:rsidRDefault="00D94EE7" w:rsidP="008B23B0">
      <w:pPr>
        <w:jc w:val="center"/>
        <w:rPr>
          <w:b/>
          <w:i/>
          <w:sz w:val="28"/>
        </w:rPr>
      </w:pPr>
      <w:r w:rsidRPr="00097D83">
        <w:rPr>
          <w:b/>
          <w:i/>
          <w:sz w:val="28"/>
        </w:rPr>
        <w:t>сорок друга сесія</w:t>
      </w:r>
    </w:p>
    <w:p w:rsidR="00D94EE7" w:rsidRPr="00097D83" w:rsidRDefault="00D94EE7" w:rsidP="00297A2C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D94EE7" w:rsidRPr="00097D83" w:rsidRDefault="00D94EE7" w:rsidP="008B23B0">
      <w:pPr>
        <w:pStyle w:val="Heading1"/>
        <w:rPr>
          <w:rFonts w:ascii="Times New Roman" w:hAnsi="Times New Roman"/>
          <w:b/>
          <w:i/>
        </w:rPr>
      </w:pPr>
      <w:r w:rsidRPr="00097D83">
        <w:rPr>
          <w:rFonts w:ascii="Times New Roman" w:hAnsi="Times New Roman"/>
          <w:b/>
          <w:i/>
        </w:rPr>
        <w:t>Р і ш е н н я</w:t>
      </w:r>
    </w:p>
    <w:p w:rsidR="00D94EE7" w:rsidRPr="00097D83" w:rsidRDefault="00D94EE7" w:rsidP="008B23B0">
      <w:pPr>
        <w:rPr>
          <w:i/>
          <w:szCs w:val="28"/>
        </w:rPr>
      </w:pPr>
    </w:p>
    <w:p w:rsidR="00D94EE7" w:rsidRPr="00097D83" w:rsidRDefault="00D94EE7" w:rsidP="00097D83">
      <w:pPr>
        <w:rPr>
          <w:sz w:val="28"/>
          <w:u w:val="single"/>
        </w:rPr>
      </w:pPr>
      <w:r w:rsidRPr="00097D83">
        <w:rPr>
          <w:sz w:val="28"/>
        </w:rPr>
        <w:t xml:space="preserve">19 вересня 2019 року </w:t>
      </w:r>
      <w:r w:rsidRPr="00097D83">
        <w:rPr>
          <w:sz w:val="28"/>
        </w:rPr>
        <w:tab/>
      </w:r>
      <w:r w:rsidRPr="00097D83">
        <w:rPr>
          <w:sz w:val="28"/>
        </w:rPr>
        <w:tab/>
      </w:r>
      <w:r w:rsidRPr="00097D83">
        <w:rPr>
          <w:sz w:val="28"/>
        </w:rPr>
        <w:tab/>
      </w:r>
      <w:r w:rsidRPr="00097D83">
        <w:rPr>
          <w:sz w:val="28"/>
        </w:rPr>
        <w:tab/>
      </w:r>
      <w:r w:rsidRPr="00097D83">
        <w:rPr>
          <w:sz w:val="28"/>
        </w:rPr>
        <w:tab/>
        <w:t xml:space="preserve">                                                      №</w:t>
      </w:r>
      <w:r w:rsidRPr="00097D83">
        <w:rPr>
          <w:sz w:val="28"/>
          <w:u w:val="single"/>
        </w:rPr>
        <w:t xml:space="preserve">  12 </w:t>
      </w:r>
    </w:p>
    <w:p w:rsidR="00D94EE7" w:rsidRPr="00097D83" w:rsidRDefault="00D94EE7" w:rsidP="008B23B0">
      <w:pPr>
        <w:rPr>
          <w:sz w:val="28"/>
          <w:szCs w:val="28"/>
        </w:rPr>
      </w:pPr>
    </w:p>
    <w:p w:rsidR="00D94EE7" w:rsidRPr="00097D83" w:rsidRDefault="00D94EE7" w:rsidP="00CA6F02">
      <w:pPr>
        <w:spacing w:line="240" w:lineRule="exact"/>
        <w:jc w:val="both"/>
        <w:rPr>
          <w:sz w:val="28"/>
          <w:szCs w:val="28"/>
        </w:rPr>
      </w:pPr>
      <w:r w:rsidRPr="00097D83">
        <w:rPr>
          <w:sz w:val="28"/>
          <w:szCs w:val="28"/>
        </w:rPr>
        <w:t xml:space="preserve">Про внесення змін  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колінного, тазостегнового суглобів та післяопераційної реабілітації (зі змінами та доповненнями) </w:t>
      </w:r>
    </w:p>
    <w:p w:rsidR="00D94EE7" w:rsidRPr="00097D83" w:rsidRDefault="00D94EE7" w:rsidP="005E6E42">
      <w:pPr>
        <w:jc w:val="both"/>
        <w:rPr>
          <w:sz w:val="28"/>
          <w:szCs w:val="28"/>
        </w:rPr>
      </w:pPr>
    </w:p>
    <w:p w:rsidR="00D94EE7" w:rsidRPr="00097D83" w:rsidRDefault="00D94EE7" w:rsidP="005E6E42">
      <w:pPr>
        <w:jc w:val="both"/>
        <w:rPr>
          <w:sz w:val="28"/>
          <w:szCs w:val="28"/>
        </w:rPr>
      </w:pPr>
    </w:p>
    <w:p w:rsidR="00D94EE7" w:rsidRPr="00097D83" w:rsidRDefault="00D94EE7" w:rsidP="005E6E42">
      <w:pPr>
        <w:jc w:val="both"/>
        <w:rPr>
          <w:sz w:val="28"/>
        </w:rPr>
      </w:pPr>
      <w:r w:rsidRPr="00097D83">
        <w:rPr>
          <w:sz w:val="28"/>
        </w:rPr>
        <w:tab/>
        <w:t xml:space="preserve">Керуючись п. 16 ст. 43 Закону України «Про місцеве самоврядування в Україні», законами України «Про реабілітацію осіб з інвалідністю в Україні»,  </w:t>
      </w:r>
      <w:r w:rsidRPr="00097D83">
        <w:rPr>
          <w:sz w:val="28"/>
          <w:szCs w:val="28"/>
        </w:rPr>
        <w:t xml:space="preserve">відповідно до </w:t>
      </w:r>
      <w:r w:rsidRPr="00097D83">
        <w:rPr>
          <w:sz w:val="28"/>
        </w:rPr>
        <w:t>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2018-2020  роки (зі змінами)</w:t>
      </w:r>
      <w:r w:rsidRPr="00097D83">
        <w:rPr>
          <w:sz w:val="28"/>
          <w:szCs w:val="28"/>
        </w:rPr>
        <w:t xml:space="preserve">, затвердженої рішенням  Пологівської  районної  ради  від  29  вересня 2017 року № 7, </w:t>
      </w:r>
      <w:r w:rsidRPr="00097D83">
        <w:rPr>
          <w:sz w:val="28"/>
        </w:rPr>
        <w:t xml:space="preserve">Бюджетного кодексу України, Пологівська районна рада  в и р і ш и л а : </w:t>
      </w:r>
    </w:p>
    <w:p w:rsidR="00D94EE7" w:rsidRPr="00097D83" w:rsidRDefault="00D94EE7" w:rsidP="00914AA5">
      <w:pPr>
        <w:ind w:firstLine="708"/>
        <w:jc w:val="both"/>
        <w:rPr>
          <w:sz w:val="28"/>
          <w:szCs w:val="28"/>
        </w:rPr>
      </w:pPr>
    </w:p>
    <w:p w:rsidR="00D94EE7" w:rsidRPr="00097D83" w:rsidRDefault="00D94EE7" w:rsidP="00914AA5">
      <w:pPr>
        <w:tabs>
          <w:tab w:val="left" w:pos="1080"/>
        </w:tabs>
        <w:ind w:firstLine="600"/>
        <w:jc w:val="both"/>
        <w:rPr>
          <w:sz w:val="28"/>
          <w:szCs w:val="28"/>
        </w:rPr>
      </w:pPr>
      <w:r w:rsidRPr="00097D83">
        <w:rPr>
          <w:sz w:val="28"/>
          <w:szCs w:val="28"/>
        </w:rPr>
        <w:t xml:space="preserve">1. Внести зміни до 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колінного, тазостегнового суглобів та післяопераційної реабілітації (зі змінами та доповненнями), </w:t>
      </w:r>
      <w:r w:rsidRPr="00097D83">
        <w:rPr>
          <w:sz w:val="28"/>
        </w:rPr>
        <w:t xml:space="preserve">затвердженого </w:t>
      </w:r>
      <w:r w:rsidRPr="00097D83">
        <w:rPr>
          <w:sz w:val="28"/>
          <w:szCs w:val="28"/>
        </w:rPr>
        <w:t xml:space="preserve">рішенням районної ради від </w:t>
      </w:r>
      <w:r w:rsidRPr="00097D83">
        <w:rPr>
          <w:sz w:val="28"/>
        </w:rPr>
        <w:t>27.07.2018 № 14 (далі Порядок)</w:t>
      </w:r>
      <w:r w:rsidRPr="00097D83">
        <w:rPr>
          <w:sz w:val="28"/>
          <w:szCs w:val="28"/>
        </w:rPr>
        <w:t>, а саме:</w:t>
      </w:r>
    </w:p>
    <w:p w:rsidR="00D94EE7" w:rsidRPr="00097D83" w:rsidRDefault="00D94EE7" w:rsidP="00914AA5">
      <w:pPr>
        <w:tabs>
          <w:tab w:val="left" w:pos="960"/>
        </w:tabs>
        <w:ind w:firstLine="600"/>
        <w:jc w:val="both"/>
        <w:rPr>
          <w:sz w:val="28"/>
          <w:szCs w:val="28"/>
        </w:rPr>
      </w:pPr>
      <w:r w:rsidRPr="00097D83">
        <w:rPr>
          <w:sz w:val="28"/>
          <w:szCs w:val="28"/>
        </w:rPr>
        <w:t xml:space="preserve">1.1. Додаток № 1 до Порядку  </w:t>
      </w:r>
      <w:r w:rsidRPr="00097D83">
        <w:rPr>
          <w:sz w:val="28"/>
        </w:rPr>
        <w:t>викласти в новій редакції (додається).</w:t>
      </w:r>
    </w:p>
    <w:p w:rsidR="00D94EE7" w:rsidRPr="00097D83" w:rsidRDefault="00D94EE7" w:rsidP="00914AA5">
      <w:pPr>
        <w:ind w:firstLine="600"/>
        <w:jc w:val="both"/>
        <w:rPr>
          <w:sz w:val="28"/>
          <w:szCs w:val="28"/>
        </w:rPr>
      </w:pPr>
    </w:p>
    <w:p w:rsidR="00D94EE7" w:rsidRPr="00097D83" w:rsidRDefault="00D94EE7" w:rsidP="00EC6F37">
      <w:pPr>
        <w:ind w:firstLine="600"/>
        <w:jc w:val="both"/>
        <w:rPr>
          <w:sz w:val="28"/>
          <w:szCs w:val="28"/>
        </w:rPr>
      </w:pPr>
      <w:r w:rsidRPr="00097D83">
        <w:rPr>
          <w:sz w:val="28"/>
        </w:rPr>
        <w:t xml:space="preserve"> 2. </w:t>
      </w:r>
      <w:r w:rsidRPr="00097D83">
        <w:rPr>
          <w:sz w:val="28"/>
          <w:szCs w:val="28"/>
        </w:rPr>
        <w:t>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D94EE7" w:rsidRPr="00097D83" w:rsidRDefault="00D94EE7" w:rsidP="00297A2C">
      <w:pPr>
        <w:tabs>
          <w:tab w:val="left" w:pos="480"/>
          <w:tab w:val="left" w:pos="1080"/>
        </w:tabs>
        <w:spacing w:line="240" w:lineRule="exact"/>
        <w:jc w:val="both"/>
        <w:rPr>
          <w:sz w:val="28"/>
          <w:szCs w:val="28"/>
        </w:rPr>
      </w:pPr>
    </w:p>
    <w:p w:rsidR="00D94EE7" w:rsidRPr="00097D83" w:rsidRDefault="00D94EE7" w:rsidP="00297A2C">
      <w:pPr>
        <w:tabs>
          <w:tab w:val="left" w:pos="480"/>
          <w:tab w:val="left" w:pos="1080"/>
        </w:tabs>
        <w:spacing w:line="240" w:lineRule="exact"/>
        <w:jc w:val="both"/>
        <w:rPr>
          <w:sz w:val="28"/>
          <w:szCs w:val="28"/>
        </w:rPr>
      </w:pPr>
    </w:p>
    <w:p w:rsidR="00D94EE7" w:rsidRPr="00097D83" w:rsidRDefault="00D94EE7" w:rsidP="00297A2C">
      <w:pPr>
        <w:tabs>
          <w:tab w:val="left" w:pos="480"/>
          <w:tab w:val="left" w:pos="1080"/>
        </w:tabs>
        <w:spacing w:line="240" w:lineRule="exact"/>
        <w:jc w:val="both"/>
        <w:rPr>
          <w:sz w:val="28"/>
          <w:szCs w:val="28"/>
        </w:rPr>
      </w:pPr>
    </w:p>
    <w:p w:rsidR="00D94EE7" w:rsidRPr="00097D83" w:rsidRDefault="00D94EE7" w:rsidP="008B23B0">
      <w:pPr>
        <w:jc w:val="both"/>
        <w:rPr>
          <w:sz w:val="28"/>
        </w:rPr>
      </w:pPr>
      <w:r w:rsidRPr="00097D83">
        <w:rPr>
          <w:sz w:val="28"/>
        </w:rPr>
        <w:t>Голова ради</w:t>
      </w:r>
      <w:r w:rsidRPr="00097D83">
        <w:rPr>
          <w:sz w:val="28"/>
        </w:rPr>
        <w:tab/>
      </w:r>
      <w:r w:rsidRPr="00097D83">
        <w:rPr>
          <w:sz w:val="28"/>
        </w:rPr>
        <w:tab/>
      </w:r>
      <w:r w:rsidRPr="00097D83">
        <w:rPr>
          <w:sz w:val="28"/>
        </w:rPr>
        <w:tab/>
      </w:r>
      <w:r w:rsidRPr="00097D83">
        <w:rPr>
          <w:sz w:val="28"/>
        </w:rPr>
        <w:tab/>
      </w:r>
      <w:r w:rsidRPr="00097D83">
        <w:rPr>
          <w:sz w:val="28"/>
        </w:rPr>
        <w:tab/>
      </w:r>
      <w:r w:rsidRPr="00097D83">
        <w:rPr>
          <w:sz w:val="28"/>
        </w:rPr>
        <w:tab/>
      </w:r>
      <w:r w:rsidRPr="00097D83">
        <w:rPr>
          <w:sz w:val="28"/>
        </w:rPr>
        <w:tab/>
      </w:r>
      <w:r w:rsidRPr="00097D83">
        <w:rPr>
          <w:sz w:val="28"/>
        </w:rPr>
        <w:tab/>
      </w:r>
      <w:r w:rsidRPr="00097D83">
        <w:rPr>
          <w:sz w:val="28"/>
        </w:rPr>
        <w:tab/>
        <w:t xml:space="preserve">          О.П.Покутній</w:t>
      </w:r>
    </w:p>
    <w:p w:rsidR="00D94EE7" w:rsidRPr="00097D83" w:rsidRDefault="00D94EE7" w:rsidP="00297A2C">
      <w:pPr>
        <w:spacing w:line="240" w:lineRule="exact"/>
        <w:jc w:val="both"/>
        <w:rPr>
          <w:sz w:val="28"/>
        </w:rPr>
      </w:pPr>
    </w:p>
    <w:p w:rsidR="00D94EE7" w:rsidRPr="00097D83" w:rsidRDefault="00D94EE7" w:rsidP="00AB043F">
      <w:pPr>
        <w:spacing w:line="240" w:lineRule="exact"/>
        <w:jc w:val="both"/>
        <w:rPr>
          <w:sz w:val="28"/>
        </w:rPr>
      </w:pPr>
    </w:p>
    <w:p w:rsidR="00D94EE7" w:rsidRPr="00097D83" w:rsidRDefault="00D94EE7" w:rsidP="00B56525">
      <w:pPr>
        <w:spacing w:line="240" w:lineRule="exact"/>
        <w:ind w:left="4248" w:firstLine="708"/>
        <w:rPr>
          <w:bCs/>
          <w:sz w:val="28"/>
          <w:szCs w:val="28"/>
        </w:rPr>
      </w:pPr>
    </w:p>
    <w:p w:rsidR="00D94EE7" w:rsidRPr="00097D83" w:rsidRDefault="00D94EE7" w:rsidP="00B56525">
      <w:pPr>
        <w:spacing w:line="240" w:lineRule="exact"/>
        <w:ind w:left="4248" w:firstLine="708"/>
        <w:rPr>
          <w:bCs/>
          <w:sz w:val="28"/>
          <w:szCs w:val="28"/>
        </w:rPr>
      </w:pPr>
    </w:p>
    <w:p w:rsidR="00D94EE7" w:rsidRPr="00097D83" w:rsidRDefault="00D94EE7" w:rsidP="00B56525">
      <w:pPr>
        <w:spacing w:line="240" w:lineRule="exact"/>
        <w:ind w:left="4248" w:firstLine="708"/>
        <w:rPr>
          <w:bCs/>
          <w:sz w:val="28"/>
          <w:szCs w:val="28"/>
        </w:rPr>
      </w:pPr>
    </w:p>
    <w:p w:rsidR="00D94EE7" w:rsidRPr="00097D83" w:rsidRDefault="00D94EE7" w:rsidP="00B56525">
      <w:pPr>
        <w:spacing w:line="240" w:lineRule="exact"/>
        <w:ind w:left="4248" w:firstLine="708"/>
        <w:rPr>
          <w:bCs/>
          <w:sz w:val="28"/>
          <w:szCs w:val="28"/>
        </w:rPr>
      </w:pPr>
    </w:p>
    <w:p w:rsidR="00D94EE7" w:rsidRPr="00097D83" w:rsidRDefault="00D94EE7" w:rsidP="00AB043F">
      <w:pPr>
        <w:spacing w:line="240" w:lineRule="exact"/>
        <w:ind w:left="705"/>
        <w:jc w:val="both"/>
        <w:rPr>
          <w:rFonts w:ascii="Arial" w:hAnsi="Arial" w:cs="Arial"/>
          <w:b/>
          <w:bCs/>
          <w:sz w:val="28"/>
          <w:szCs w:val="28"/>
        </w:rPr>
      </w:pPr>
      <w:r w:rsidRPr="00097D83">
        <w:rPr>
          <w:rFonts w:ascii="Arial" w:hAnsi="Arial" w:cs="Arial"/>
          <w:b/>
          <w:bCs/>
          <w:sz w:val="28"/>
          <w:szCs w:val="28"/>
        </w:rPr>
        <w:tab/>
      </w:r>
      <w:r w:rsidRPr="00097D83">
        <w:rPr>
          <w:rFonts w:ascii="Arial" w:hAnsi="Arial" w:cs="Arial"/>
          <w:b/>
          <w:bCs/>
          <w:sz w:val="28"/>
          <w:szCs w:val="28"/>
        </w:rPr>
        <w:tab/>
      </w:r>
      <w:r w:rsidRPr="00097D83">
        <w:rPr>
          <w:rFonts w:ascii="Arial" w:hAnsi="Arial" w:cs="Arial"/>
          <w:b/>
          <w:bCs/>
          <w:sz w:val="28"/>
          <w:szCs w:val="28"/>
        </w:rPr>
        <w:tab/>
      </w:r>
      <w:r w:rsidRPr="00097D83">
        <w:rPr>
          <w:rFonts w:ascii="Arial" w:hAnsi="Arial" w:cs="Arial"/>
          <w:b/>
          <w:bCs/>
          <w:sz w:val="28"/>
          <w:szCs w:val="28"/>
        </w:rPr>
        <w:tab/>
      </w:r>
      <w:r w:rsidRPr="00097D83">
        <w:rPr>
          <w:rFonts w:ascii="Arial" w:hAnsi="Arial" w:cs="Arial"/>
          <w:b/>
          <w:bCs/>
          <w:sz w:val="28"/>
          <w:szCs w:val="28"/>
        </w:rPr>
        <w:tab/>
      </w:r>
      <w:r w:rsidRPr="00097D83">
        <w:rPr>
          <w:rFonts w:ascii="Arial" w:hAnsi="Arial" w:cs="Arial"/>
          <w:b/>
          <w:bCs/>
          <w:sz w:val="28"/>
          <w:szCs w:val="28"/>
        </w:rPr>
        <w:tab/>
      </w:r>
      <w:r w:rsidRPr="00097D83">
        <w:rPr>
          <w:rFonts w:ascii="Arial" w:hAnsi="Arial" w:cs="Arial"/>
          <w:b/>
          <w:bCs/>
          <w:sz w:val="28"/>
          <w:szCs w:val="28"/>
        </w:rPr>
        <w:tab/>
      </w:r>
      <w:r w:rsidRPr="00097D83">
        <w:rPr>
          <w:rFonts w:ascii="Arial" w:hAnsi="Arial" w:cs="Arial"/>
          <w:b/>
          <w:bCs/>
          <w:sz w:val="28"/>
          <w:szCs w:val="28"/>
        </w:rPr>
        <w:tab/>
      </w:r>
      <w:r w:rsidRPr="00097D83">
        <w:rPr>
          <w:rFonts w:ascii="Arial" w:hAnsi="Arial" w:cs="Arial"/>
          <w:b/>
          <w:bCs/>
          <w:sz w:val="28"/>
          <w:szCs w:val="28"/>
        </w:rPr>
        <w:tab/>
      </w:r>
    </w:p>
    <w:p w:rsidR="00D94EE7" w:rsidRPr="00097D83" w:rsidRDefault="00D94EE7" w:rsidP="00AB043F">
      <w:pPr>
        <w:spacing w:line="240" w:lineRule="exact"/>
        <w:ind w:left="705"/>
        <w:jc w:val="both"/>
        <w:rPr>
          <w:bCs/>
          <w:sz w:val="28"/>
          <w:szCs w:val="28"/>
        </w:rPr>
      </w:pPr>
    </w:p>
    <w:p w:rsidR="00D94EE7" w:rsidRPr="00097D83" w:rsidRDefault="00D94EE7" w:rsidP="00884EFB">
      <w:pPr>
        <w:spacing w:line="240" w:lineRule="exact"/>
        <w:ind w:left="4248" w:firstLine="708"/>
        <w:rPr>
          <w:sz w:val="28"/>
          <w:szCs w:val="28"/>
        </w:rPr>
      </w:pPr>
      <w:r w:rsidRPr="00097D83">
        <w:rPr>
          <w:sz w:val="28"/>
          <w:szCs w:val="28"/>
        </w:rPr>
        <w:t>Додаток №1</w:t>
      </w:r>
    </w:p>
    <w:p w:rsidR="00D94EE7" w:rsidRPr="00097D83" w:rsidRDefault="00D94EE7" w:rsidP="00884EFB">
      <w:pPr>
        <w:spacing w:line="240" w:lineRule="exact"/>
        <w:ind w:left="4956"/>
        <w:jc w:val="both"/>
        <w:rPr>
          <w:sz w:val="28"/>
          <w:szCs w:val="28"/>
        </w:rPr>
      </w:pPr>
      <w:r w:rsidRPr="00097D83">
        <w:rPr>
          <w:sz w:val="28"/>
          <w:szCs w:val="28"/>
        </w:rPr>
        <w:t>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колінного,               тазостегнового суглобів та післяопераційної реабілітації, затвердженого рішенням Пологівської районної ради</w:t>
      </w:r>
    </w:p>
    <w:p w:rsidR="00D94EE7" w:rsidRPr="00097D83" w:rsidRDefault="00D94EE7" w:rsidP="00884EFB">
      <w:pPr>
        <w:spacing w:line="240" w:lineRule="exact"/>
        <w:ind w:left="4956"/>
        <w:rPr>
          <w:sz w:val="28"/>
          <w:szCs w:val="28"/>
        </w:rPr>
      </w:pPr>
      <w:r w:rsidRPr="00097D83">
        <w:rPr>
          <w:sz w:val="28"/>
          <w:szCs w:val="28"/>
        </w:rPr>
        <w:t>від  ____________ №_________</w:t>
      </w:r>
    </w:p>
    <w:p w:rsidR="00D94EE7" w:rsidRPr="00097D83" w:rsidRDefault="00D94EE7" w:rsidP="00884EFB">
      <w:pPr>
        <w:spacing w:line="240" w:lineRule="exact"/>
        <w:rPr>
          <w:sz w:val="28"/>
          <w:szCs w:val="28"/>
        </w:rPr>
      </w:pPr>
    </w:p>
    <w:p w:rsidR="00D94EE7" w:rsidRPr="00097D83" w:rsidRDefault="00D94EE7" w:rsidP="00EC6F37">
      <w:pPr>
        <w:rPr>
          <w:b/>
          <w:sz w:val="28"/>
          <w:szCs w:val="28"/>
        </w:rPr>
      </w:pPr>
    </w:p>
    <w:p w:rsidR="00D94EE7" w:rsidRPr="00097D83" w:rsidRDefault="00D94EE7" w:rsidP="00EC6F37">
      <w:pPr>
        <w:spacing w:line="240" w:lineRule="exact"/>
        <w:jc w:val="center"/>
        <w:rPr>
          <w:b/>
          <w:sz w:val="28"/>
          <w:szCs w:val="28"/>
        </w:rPr>
      </w:pPr>
      <w:r w:rsidRPr="00097D83">
        <w:rPr>
          <w:b/>
          <w:sz w:val="28"/>
          <w:szCs w:val="28"/>
        </w:rPr>
        <w:t xml:space="preserve">Районна комісія з розгляду заяв </w:t>
      </w:r>
    </w:p>
    <w:p w:rsidR="00D94EE7" w:rsidRPr="00097D83" w:rsidRDefault="00D94EE7" w:rsidP="00EC6F37">
      <w:pPr>
        <w:spacing w:line="240" w:lineRule="exact"/>
        <w:jc w:val="center"/>
        <w:rPr>
          <w:b/>
          <w:sz w:val="28"/>
          <w:szCs w:val="28"/>
        </w:rPr>
      </w:pPr>
      <w:r w:rsidRPr="00097D83">
        <w:rPr>
          <w:b/>
          <w:sz w:val="28"/>
          <w:szCs w:val="28"/>
        </w:rPr>
        <w:t>про надання адресної матеріальної допомоги громадянам Пологівського району для проведення ендопротезування колінного, тазостегнового суглобів та післяопераційної реабілітації</w:t>
      </w:r>
    </w:p>
    <w:p w:rsidR="00D94EE7" w:rsidRPr="00097D83" w:rsidRDefault="00D94EE7" w:rsidP="00EC6F37">
      <w:pPr>
        <w:jc w:val="center"/>
        <w:rPr>
          <w:b/>
          <w:sz w:val="28"/>
          <w:szCs w:val="28"/>
        </w:rPr>
      </w:pPr>
    </w:p>
    <w:tbl>
      <w:tblPr>
        <w:tblW w:w="10308" w:type="dxa"/>
        <w:tblLook w:val="00A0"/>
      </w:tblPr>
      <w:tblGrid>
        <w:gridCol w:w="3628"/>
        <w:gridCol w:w="6680"/>
      </w:tblGrid>
      <w:tr w:rsidR="00D94EE7" w:rsidRPr="00097D83" w:rsidTr="00B56525">
        <w:tc>
          <w:tcPr>
            <w:tcW w:w="3628" w:type="dxa"/>
          </w:tcPr>
          <w:p w:rsidR="00D94EE7" w:rsidRPr="00097D83" w:rsidRDefault="00D94EE7" w:rsidP="007D04C7">
            <w:pPr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 xml:space="preserve">Шевченко </w:t>
            </w:r>
          </w:p>
          <w:p w:rsidR="00D94EE7" w:rsidRPr="00097D83" w:rsidRDefault="00D94EE7" w:rsidP="007D04C7">
            <w:pPr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Ігор Олександрович</w:t>
            </w:r>
          </w:p>
          <w:p w:rsidR="00D94EE7" w:rsidRPr="00097D83" w:rsidRDefault="00D94EE7" w:rsidP="007D04C7">
            <w:pPr>
              <w:rPr>
                <w:sz w:val="28"/>
                <w:szCs w:val="28"/>
              </w:rPr>
            </w:pPr>
          </w:p>
        </w:tc>
        <w:tc>
          <w:tcPr>
            <w:tcW w:w="6680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заступник голови Пологівської районної ради, голова комісії</w:t>
            </w:r>
          </w:p>
          <w:p w:rsidR="00D94EE7" w:rsidRPr="00097D83" w:rsidRDefault="00D94EE7" w:rsidP="007D04C7">
            <w:pPr>
              <w:jc w:val="center"/>
              <w:rPr>
                <w:sz w:val="28"/>
                <w:szCs w:val="28"/>
              </w:rPr>
            </w:pPr>
          </w:p>
        </w:tc>
      </w:tr>
      <w:tr w:rsidR="00D94EE7" w:rsidRPr="00097D83" w:rsidTr="00313445">
        <w:trPr>
          <w:trHeight w:val="996"/>
        </w:trPr>
        <w:tc>
          <w:tcPr>
            <w:tcW w:w="3628" w:type="dxa"/>
          </w:tcPr>
          <w:p w:rsidR="00D94EE7" w:rsidRPr="00097D83" w:rsidRDefault="00D94EE7" w:rsidP="007D04C7">
            <w:pPr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Півень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Ірина Григорівна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80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заступник голови райдержадміністрації, заступник голови  комісії</w:t>
            </w:r>
          </w:p>
          <w:p w:rsidR="00D94EE7" w:rsidRPr="00097D83" w:rsidRDefault="00D94EE7" w:rsidP="007D04C7">
            <w:pPr>
              <w:jc w:val="center"/>
              <w:rPr>
                <w:sz w:val="28"/>
                <w:szCs w:val="28"/>
              </w:rPr>
            </w:pPr>
          </w:p>
        </w:tc>
      </w:tr>
      <w:tr w:rsidR="00D94EE7" w:rsidRPr="00097D83" w:rsidTr="00B56525">
        <w:tc>
          <w:tcPr>
            <w:tcW w:w="3628" w:type="dxa"/>
          </w:tcPr>
          <w:p w:rsidR="00D94EE7" w:rsidRPr="00097D83" w:rsidRDefault="00D94EE7" w:rsidP="007D04C7">
            <w:pPr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Карпенко</w:t>
            </w:r>
          </w:p>
          <w:p w:rsidR="00D94EE7" w:rsidRPr="00097D83" w:rsidRDefault="00D94EE7" w:rsidP="007D04C7">
            <w:pPr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Маргарита Петрівна</w:t>
            </w:r>
          </w:p>
          <w:p w:rsidR="00D94EE7" w:rsidRPr="00097D83" w:rsidRDefault="00D94EE7" w:rsidP="007D04C7">
            <w:pPr>
              <w:rPr>
                <w:sz w:val="28"/>
                <w:szCs w:val="28"/>
              </w:rPr>
            </w:pPr>
          </w:p>
        </w:tc>
        <w:tc>
          <w:tcPr>
            <w:tcW w:w="6680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головний спеціаліст архівного відділу райдержадміністрації, секретар комісії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</w:p>
        </w:tc>
      </w:tr>
      <w:tr w:rsidR="00D94EE7" w:rsidRPr="00097D83" w:rsidTr="00B56525">
        <w:tc>
          <w:tcPr>
            <w:tcW w:w="10308" w:type="dxa"/>
            <w:gridSpan w:val="2"/>
          </w:tcPr>
          <w:p w:rsidR="00D94EE7" w:rsidRPr="00097D83" w:rsidRDefault="00D94EE7" w:rsidP="007D04C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D94EE7" w:rsidRPr="00097D83" w:rsidRDefault="00D94EE7" w:rsidP="007D04C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ЧЛЕНИ КОМІСІЇ:</w:t>
            </w:r>
          </w:p>
          <w:p w:rsidR="00D94EE7" w:rsidRPr="00097D83" w:rsidRDefault="00D94EE7" w:rsidP="007D04C7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D94EE7" w:rsidRPr="00097D83" w:rsidTr="00B56525">
        <w:tc>
          <w:tcPr>
            <w:tcW w:w="3628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Кравченко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Роман Васильович</w:t>
            </w:r>
          </w:p>
        </w:tc>
        <w:tc>
          <w:tcPr>
            <w:tcW w:w="6680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головний лікар КНП «Пологівська багатопрофільна лікарня інтенсивного лікування» Пологівської районної ради Запорізької області (за згодою)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</w:p>
        </w:tc>
      </w:tr>
      <w:tr w:rsidR="00D94EE7" w:rsidRPr="00097D83" w:rsidTr="00B56525">
        <w:trPr>
          <w:trHeight w:val="991"/>
        </w:trPr>
        <w:tc>
          <w:tcPr>
            <w:tcW w:w="3628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 xml:space="preserve">Кулик 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Юлія Костянтинівна</w:t>
            </w:r>
          </w:p>
        </w:tc>
        <w:tc>
          <w:tcPr>
            <w:tcW w:w="6680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начальник юридичного відділу апарату райдержадміністрації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</w:p>
        </w:tc>
      </w:tr>
      <w:tr w:rsidR="00D94EE7" w:rsidRPr="00097D83" w:rsidTr="00B56525">
        <w:trPr>
          <w:trHeight w:val="924"/>
        </w:trPr>
        <w:tc>
          <w:tcPr>
            <w:tcW w:w="3628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 xml:space="preserve">Мних 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Інна Миколаївна</w:t>
            </w:r>
          </w:p>
        </w:tc>
        <w:tc>
          <w:tcPr>
            <w:tcW w:w="6680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начальник відділу бухгалтерського обліку та звітності – головний бухгалтер управління соціального захисту населення райдержадміністрації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</w:p>
        </w:tc>
      </w:tr>
      <w:tr w:rsidR="00D94EE7" w:rsidRPr="00097D83" w:rsidTr="00B56525">
        <w:trPr>
          <w:trHeight w:val="924"/>
        </w:trPr>
        <w:tc>
          <w:tcPr>
            <w:tcW w:w="3628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Семененко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Оксана Анатоліївна</w:t>
            </w:r>
          </w:p>
        </w:tc>
        <w:tc>
          <w:tcPr>
            <w:tcW w:w="6680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начальник управління соціального захисту населення райдержадміністрації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</w:p>
        </w:tc>
      </w:tr>
      <w:tr w:rsidR="00D94EE7" w:rsidRPr="00097D83" w:rsidTr="00B56525">
        <w:trPr>
          <w:trHeight w:val="924"/>
        </w:trPr>
        <w:tc>
          <w:tcPr>
            <w:tcW w:w="3628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Сопільняк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Світлана Володимирівна</w:t>
            </w:r>
          </w:p>
        </w:tc>
        <w:tc>
          <w:tcPr>
            <w:tcW w:w="6680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начальник відділу фінансів райдержадміністрації</w:t>
            </w:r>
          </w:p>
        </w:tc>
      </w:tr>
      <w:tr w:rsidR="00D94EE7" w:rsidRPr="00097D83" w:rsidTr="00B56525">
        <w:trPr>
          <w:trHeight w:val="924"/>
        </w:trPr>
        <w:tc>
          <w:tcPr>
            <w:tcW w:w="3628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Тоцька</w:t>
            </w:r>
          </w:p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Юлія Сергіївна</w:t>
            </w:r>
          </w:p>
        </w:tc>
        <w:tc>
          <w:tcPr>
            <w:tcW w:w="6680" w:type="dxa"/>
          </w:tcPr>
          <w:p w:rsidR="00D94EE7" w:rsidRPr="00097D83" w:rsidRDefault="00D94EE7" w:rsidP="007D04C7">
            <w:pPr>
              <w:jc w:val="both"/>
              <w:rPr>
                <w:sz w:val="28"/>
                <w:szCs w:val="28"/>
              </w:rPr>
            </w:pPr>
            <w:r w:rsidRPr="00097D83">
              <w:rPr>
                <w:sz w:val="28"/>
                <w:szCs w:val="28"/>
              </w:rPr>
              <w:t>заступник начальника управління соціального захисту населення райдержадміністрації</w:t>
            </w:r>
          </w:p>
        </w:tc>
      </w:tr>
    </w:tbl>
    <w:p w:rsidR="00D94EE7" w:rsidRPr="00097D83" w:rsidRDefault="00D94EE7" w:rsidP="00EC6F37">
      <w:pPr>
        <w:rPr>
          <w:sz w:val="28"/>
          <w:szCs w:val="28"/>
        </w:rPr>
      </w:pPr>
      <w:r w:rsidRPr="00097D83">
        <w:rPr>
          <w:sz w:val="28"/>
          <w:szCs w:val="28"/>
        </w:rPr>
        <w:tab/>
      </w:r>
      <w:r w:rsidRPr="00097D83">
        <w:rPr>
          <w:sz w:val="28"/>
          <w:szCs w:val="28"/>
        </w:rPr>
        <w:tab/>
      </w:r>
      <w:r w:rsidRPr="00097D83">
        <w:rPr>
          <w:sz w:val="28"/>
          <w:szCs w:val="28"/>
        </w:rPr>
        <w:tab/>
      </w:r>
      <w:r w:rsidRPr="00097D83">
        <w:rPr>
          <w:sz w:val="28"/>
          <w:szCs w:val="28"/>
        </w:rPr>
        <w:tab/>
      </w:r>
      <w:r w:rsidRPr="00097D83">
        <w:rPr>
          <w:sz w:val="28"/>
          <w:szCs w:val="28"/>
        </w:rPr>
        <w:tab/>
      </w:r>
    </w:p>
    <w:p w:rsidR="00D94EE7" w:rsidRPr="00097D83" w:rsidRDefault="00D94EE7" w:rsidP="00AB043F">
      <w:pPr>
        <w:rPr>
          <w:sz w:val="28"/>
          <w:szCs w:val="28"/>
        </w:rPr>
      </w:pPr>
      <w:r w:rsidRPr="00097D83">
        <w:rPr>
          <w:sz w:val="28"/>
          <w:szCs w:val="28"/>
        </w:rPr>
        <w:tab/>
      </w:r>
      <w:r w:rsidRPr="00097D83">
        <w:rPr>
          <w:sz w:val="28"/>
          <w:szCs w:val="28"/>
        </w:rPr>
        <w:tab/>
      </w:r>
      <w:r w:rsidRPr="00097D83">
        <w:rPr>
          <w:sz w:val="28"/>
          <w:szCs w:val="28"/>
        </w:rPr>
        <w:tab/>
      </w:r>
      <w:r w:rsidRPr="00097D83">
        <w:rPr>
          <w:sz w:val="28"/>
          <w:szCs w:val="28"/>
        </w:rPr>
        <w:tab/>
      </w:r>
      <w:r w:rsidRPr="00097D83">
        <w:rPr>
          <w:sz w:val="28"/>
          <w:szCs w:val="28"/>
        </w:rPr>
        <w:tab/>
      </w:r>
      <w:r w:rsidRPr="00097D83">
        <w:rPr>
          <w:sz w:val="28"/>
          <w:szCs w:val="28"/>
        </w:rPr>
        <w:tab/>
      </w:r>
      <w:r w:rsidRPr="00097D83">
        <w:rPr>
          <w:sz w:val="28"/>
          <w:szCs w:val="28"/>
        </w:rPr>
        <w:tab/>
      </w:r>
    </w:p>
    <w:p w:rsidR="00D94EE7" w:rsidRPr="00097D83" w:rsidRDefault="00D94EE7" w:rsidP="00AB043F">
      <w:pPr>
        <w:rPr>
          <w:sz w:val="28"/>
          <w:szCs w:val="28"/>
        </w:rPr>
      </w:pPr>
    </w:p>
    <w:p w:rsidR="00D94EE7" w:rsidRPr="00097D83" w:rsidRDefault="00D94EE7" w:rsidP="00AB043F">
      <w:pPr>
        <w:rPr>
          <w:sz w:val="28"/>
          <w:szCs w:val="28"/>
        </w:rPr>
      </w:pPr>
    </w:p>
    <w:sectPr w:rsidR="00D94EE7" w:rsidRPr="00097D83" w:rsidSect="00097D83">
      <w:headerReference w:type="even" r:id="rId9"/>
      <w:pgSz w:w="11906" w:h="16838"/>
      <w:pgMar w:top="1134" w:right="567" w:bottom="959" w:left="1134" w:header="709" w:footer="709" w:gutter="0"/>
      <w:pgNumType w:start="1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EE7" w:rsidRDefault="00D94EE7">
      <w:r>
        <w:separator/>
      </w:r>
    </w:p>
  </w:endnote>
  <w:endnote w:type="continuationSeparator" w:id="0">
    <w:p w:rsidR="00D94EE7" w:rsidRDefault="00D94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EE7" w:rsidRDefault="00D94EE7">
      <w:r>
        <w:separator/>
      </w:r>
    </w:p>
  </w:footnote>
  <w:footnote w:type="continuationSeparator" w:id="0">
    <w:p w:rsidR="00D94EE7" w:rsidRDefault="00D94E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EE7" w:rsidRDefault="00D94EE7" w:rsidP="008358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4EE7" w:rsidRDefault="00D94EE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FC9ECC"/>
    <w:lvl w:ilvl="0">
      <w:numFmt w:val="bullet"/>
      <w:lvlText w:val="*"/>
      <w:lvlJc w:val="left"/>
    </w:lvl>
  </w:abstractNum>
  <w:abstractNum w:abstractNumId="1">
    <w:nsid w:val="005C000A"/>
    <w:multiLevelType w:val="hybridMultilevel"/>
    <w:tmpl w:val="C410555A"/>
    <w:lvl w:ilvl="0" w:tplc="BC76731E">
      <w:start w:val="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0D17C73"/>
    <w:multiLevelType w:val="hybridMultilevel"/>
    <w:tmpl w:val="3A3C8F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1542637"/>
    <w:multiLevelType w:val="hybridMultilevel"/>
    <w:tmpl w:val="9E5E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744F70">
      <w:numFmt w:val="bullet"/>
      <w:lvlText w:val="-"/>
      <w:lvlJc w:val="left"/>
      <w:pPr>
        <w:ind w:left="1965" w:hanging="885"/>
      </w:pPr>
      <w:rPr>
        <w:rFonts w:ascii="Times New Roman" w:eastAsia="Times New Roman" w:hAnsi="Times New Roman" w:hint="default"/>
        <w:color w:val="000000"/>
        <w:sz w:val="28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AC7199"/>
    <w:multiLevelType w:val="multilevel"/>
    <w:tmpl w:val="7CFEC372"/>
    <w:lvl w:ilvl="0">
      <w:start w:val="1"/>
      <w:numFmt w:val="bullet"/>
      <w:lvlText w:val="–"/>
      <w:lvlJc w:val="left"/>
      <w:pPr>
        <w:tabs>
          <w:tab w:val="num" w:pos="432"/>
        </w:tabs>
        <w:ind w:left="432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4FC5A01"/>
    <w:multiLevelType w:val="multilevel"/>
    <w:tmpl w:val="3E5A6DF0"/>
    <w:lvl w:ilvl="0">
      <w:start w:val="10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">
    <w:nsid w:val="065E7FAA"/>
    <w:multiLevelType w:val="multilevel"/>
    <w:tmpl w:val="1B0C1770"/>
    <w:lvl w:ilvl="0">
      <w:start w:val="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72F39E8"/>
    <w:multiLevelType w:val="multilevel"/>
    <w:tmpl w:val="E4CABFA4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077423D6"/>
    <w:multiLevelType w:val="hybridMultilevel"/>
    <w:tmpl w:val="7102D15C"/>
    <w:lvl w:ilvl="0" w:tplc="C5D86C8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>
    <w:nsid w:val="10397F1D"/>
    <w:multiLevelType w:val="hybridMultilevel"/>
    <w:tmpl w:val="01B6F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0BF2BD8"/>
    <w:multiLevelType w:val="hybridMultilevel"/>
    <w:tmpl w:val="7C9CF5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2F2056B"/>
    <w:multiLevelType w:val="hybridMultilevel"/>
    <w:tmpl w:val="A3D00B8C"/>
    <w:lvl w:ilvl="0" w:tplc="1FB47CC2"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ascii="Times New Roman" w:eastAsia="Times New Roman" w:hAnsi="Times New Roman" w:hint="default"/>
      </w:rPr>
    </w:lvl>
    <w:lvl w:ilvl="1" w:tplc="7EFC18E6">
      <w:start w:val="2"/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12">
    <w:nsid w:val="13C80818"/>
    <w:multiLevelType w:val="hybridMultilevel"/>
    <w:tmpl w:val="D7C2EA12"/>
    <w:lvl w:ilvl="0" w:tplc="27C64420">
      <w:start w:val="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>
    <w:nsid w:val="144004BB"/>
    <w:multiLevelType w:val="multilevel"/>
    <w:tmpl w:val="6DD0353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1C103CD2"/>
    <w:multiLevelType w:val="singleLevel"/>
    <w:tmpl w:val="A5EE453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5">
    <w:nsid w:val="218702E3"/>
    <w:multiLevelType w:val="hybridMultilevel"/>
    <w:tmpl w:val="28EA2100"/>
    <w:lvl w:ilvl="0" w:tplc="7EFC18E6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223B5CB4"/>
    <w:multiLevelType w:val="multilevel"/>
    <w:tmpl w:val="19589970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  <w:rPr>
        <w:rFonts w:cs="Times New Roman"/>
      </w:rPr>
    </w:lvl>
  </w:abstractNum>
  <w:abstractNum w:abstractNumId="17">
    <w:nsid w:val="270829C3"/>
    <w:multiLevelType w:val="multilevel"/>
    <w:tmpl w:val="1340F002"/>
    <w:lvl w:ilvl="0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B2329BB"/>
    <w:multiLevelType w:val="hybridMultilevel"/>
    <w:tmpl w:val="7D603B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971E3F"/>
    <w:multiLevelType w:val="multilevel"/>
    <w:tmpl w:val="B1964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6E5287C"/>
    <w:multiLevelType w:val="multilevel"/>
    <w:tmpl w:val="6AD849BA"/>
    <w:lvl w:ilvl="0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1">
    <w:nsid w:val="3A40629A"/>
    <w:multiLevelType w:val="multilevel"/>
    <w:tmpl w:val="D68EB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E446C78"/>
    <w:multiLevelType w:val="hybridMultilevel"/>
    <w:tmpl w:val="F0D2732C"/>
    <w:lvl w:ilvl="0" w:tplc="F3828C76">
      <w:start w:val="2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>
    <w:nsid w:val="4A2F2DFC"/>
    <w:multiLevelType w:val="multilevel"/>
    <w:tmpl w:val="3C02A5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B7E61F4"/>
    <w:multiLevelType w:val="multilevel"/>
    <w:tmpl w:val="1B54C9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E8D4D45"/>
    <w:multiLevelType w:val="hybridMultilevel"/>
    <w:tmpl w:val="C27468DA"/>
    <w:lvl w:ilvl="0" w:tplc="9260DED8">
      <w:numFmt w:val="bullet"/>
      <w:lvlText w:val=""/>
      <w:lvlJc w:val="left"/>
      <w:pPr>
        <w:ind w:left="9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6">
    <w:nsid w:val="4EE62552"/>
    <w:multiLevelType w:val="hybridMultilevel"/>
    <w:tmpl w:val="0BD8DADC"/>
    <w:lvl w:ilvl="0" w:tplc="96A4B3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9B744B"/>
    <w:multiLevelType w:val="multilevel"/>
    <w:tmpl w:val="7368FB64"/>
    <w:lvl w:ilvl="0">
      <w:start w:val="1"/>
      <w:numFmt w:val="bullet"/>
      <w:lvlText w:val="–"/>
      <w:lvlJc w:val="left"/>
      <w:pPr>
        <w:tabs>
          <w:tab w:val="num" w:pos="432"/>
        </w:tabs>
        <w:ind w:left="432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711552"/>
    <w:multiLevelType w:val="hybridMultilevel"/>
    <w:tmpl w:val="F2100DC6"/>
    <w:lvl w:ilvl="0" w:tplc="6F3CD2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B13C1"/>
    <w:multiLevelType w:val="hybridMultilevel"/>
    <w:tmpl w:val="D1900034"/>
    <w:lvl w:ilvl="0" w:tplc="0B30B1A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CE21AB3"/>
    <w:multiLevelType w:val="multilevel"/>
    <w:tmpl w:val="D5C47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606659"/>
    <w:multiLevelType w:val="multilevel"/>
    <w:tmpl w:val="F4EEE35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2">
    <w:nsid w:val="5FA76232"/>
    <w:multiLevelType w:val="hybridMultilevel"/>
    <w:tmpl w:val="D0F24D54"/>
    <w:lvl w:ilvl="0" w:tplc="AB542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1147AAE"/>
    <w:multiLevelType w:val="multilevel"/>
    <w:tmpl w:val="2110A5D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4">
    <w:nsid w:val="62F46ED8"/>
    <w:multiLevelType w:val="multilevel"/>
    <w:tmpl w:val="2A16EF5A"/>
    <w:lvl w:ilvl="0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6B50D7"/>
    <w:multiLevelType w:val="hybridMultilevel"/>
    <w:tmpl w:val="24CE5E92"/>
    <w:lvl w:ilvl="0" w:tplc="1FB47CC2"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981055"/>
    <w:multiLevelType w:val="hybridMultilevel"/>
    <w:tmpl w:val="9A4006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85C68B5"/>
    <w:multiLevelType w:val="multilevel"/>
    <w:tmpl w:val="4F447866"/>
    <w:lvl w:ilvl="0">
      <w:start w:val="18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2">
      <w:start w:val="2008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cs="Times New Roman" w:hint="default"/>
      </w:rPr>
    </w:lvl>
  </w:abstractNum>
  <w:abstractNum w:abstractNumId="38">
    <w:nsid w:val="68A95D27"/>
    <w:multiLevelType w:val="hybridMultilevel"/>
    <w:tmpl w:val="83C823F8"/>
    <w:lvl w:ilvl="0" w:tplc="AB765EBA">
      <w:start w:val="3"/>
      <w:numFmt w:val="bullet"/>
      <w:lvlText w:val=""/>
      <w:lvlJc w:val="left"/>
      <w:pPr>
        <w:ind w:left="106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>
    <w:nsid w:val="6D330055"/>
    <w:multiLevelType w:val="multilevel"/>
    <w:tmpl w:val="CB004584"/>
    <w:lvl w:ilvl="0">
      <w:start w:val="2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403"/>
        </w:tabs>
        <w:ind w:left="540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23"/>
        </w:tabs>
        <w:ind w:left="612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43"/>
        </w:tabs>
        <w:ind w:left="684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63"/>
        </w:tabs>
        <w:ind w:left="7563" w:hanging="180"/>
      </w:pPr>
      <w:rPr>
        <w:rFonts w:cs="Times New Roman"/>
      </w:rPr>
    </w:lvl>
  </w:abstractNum>
  <w:abstractNum w:abstractNumId="40">
    <w:nsid w:val="71187A2F"/>
    <w:multiLevelType w:val="singleLevel"/>
    <w:tmpl w:val="6BDC78AC"/>
    <w:lvl w:ilvl="0">
      <w:start w:val="6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41">
    <w:nsid w:val="7131310C"/>
    <w:multiLevelType w:val="hybridMultilevel"/>
    <w:tmpl w:val="CAA4972E"/>
    <w:lvl w:ilvl="0" w:tplc="AB5421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0A0B33"/>
    <w:multiLevelType w:val="multilevel"/>
    <w:tmpl w:val="10168ACC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3">
    <w:nsid w:val="78B9180C"/>
    <w:multiLevelType w:val="hybridMultilevel"/>
    <w:tmpl w:val="EAE4EF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B5C46BE"/>
    <w:multiLevelType w:val="hybridMultilevel"/>
    <w:tmpl w:val="799837EC"/>
    <w:lvl w:ilvl="0" w:tplc="9B6E7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CF46606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19"/>
  </w:num>
  <w:num w:numId="3">
    <w:abstractNumId w:val="13"/>
  </w:num>
  <w:num w:numId="4">
    <w:abstractNumId w:val="31"/>
  </w:num>
  <w:num w:numId="5">
    <w:abstractNumId w:val="7"/>
  </w:num>
  <w:num w:numId="6">
    <w:abstractNumId w:val="21"/>
  </w:num>
  <w:num w:numId="7">
    <w:abstractNumId w:val="6"/>
  </w:num>
  <w:num w:numId="8">
    <w:abstractNumId w:val="17"/>
  </w:num>
  <w:num w:numId="9">
    <w:abstractNumId w:val="5"/>
  </w:num>
  <w:num w:numId="10">
    <w:abstractNumId w:val="24"/>
  </w:num>
  <w:num w:numId="11">
    <w:abstractNumId w:val="33"/>
  </w:num>
  <w:num w:numId="12">
    <w:abstractNumId w:val="42"/>
  </w:num>
  <w:num w:numId="13">
    <w:abstractNumId w:val="39"/>
  </w:num>
  <w:num w:numId="14">
    <w:abstractNumId w:val="16"/>
  </w:num>
  <w:num w:numId="15">
    <w:abstractNumId w:val="4"/>
  </w:num>
  <w:num w:numId="16">
    <w:abstractNumId w:val="27"/>
  </w:num>
  <w:num w:numId="17">
    <w:abstractNumId w:val="30"/>
  </w:num>
  <w:num w:numId="18">
    <w:abstractNumId w:val="20"/>
  </w:num>
  <w:num w:numId="19">
    <w:abstractNumId w:val="34"/>
  </w:num>
  <w:num w:numId="20">
    <w:abstractNumId w:val="23"/>
  </w:num>
  <w:num w:numId="21">
    <w:abstractNumId w:val="14"/>
  </w:num>
  <w:num w:numId="22">
    <w:abstractNumId w:val="32"/>
  </w:num>
  <w:num w:numId="23">
    <w:abstractNumId w:val="41"/>
  </w:num>
  <w:num w:numId="24">
    <w:abstractNumId w:val="26"/>
  </w:num>
  <w:num w:numId="25">
    <w:abstractNumId w:val="10"/>
  </w:num>
  <w:num w:numId="26">
    <w:abstractNumId w:val="8"/>
  </w:num>
  <w:num w:numId="27">
    <w:abstractNumId w:val="43"/>
  </w:num>
  <w:num w:numId="28">
    <w:abstractNumId w:val="2"/>
  </w:num>
  <w:num w:numId="29">
    <w:abstractNumId w:val="9"/>
  </w:num>
  <w:num w:numId="30">
    <w:abstractNumId w:val="15"/>
  </w:num>
  <w:num w:numId="31">
    <w:abstractNumId w:val="11"/>
  </w:num>
  <w:num w:numId="32">
    <w:abstractNumId w:val="36"/>
  </w:num>
  <w:num w:numId="33">
    <w:abstractNumId w:val="35"/>
  </w:num>
  <w:num w:numId="34">
    <w:abstractNumId w:val="40"/>
  </w:num>
  <w:num w:numId="35">
    <w:abstractNumId w:val="0"/>
    <w:lvlOverride w:ilvl="0">
      <w:lvl w:ilvl="0">
        <w:numFmt w:val="bullet"/>
        <w:lvlText w:val="-"/>
        <w:legacy w:legacy="1" w:legacySpace="0" w:legacyIndent="260"/>
        <w:lvlJc w:val="left"/>
        <w:rPr>
          <w:rFonts w:ascii="Times New Roman" w:hAnsi="Times New Roman" w:hint="default"/>
        </w:rPr>
      </w:lvl>
    </w:lvlOverride>
  </w:num>
  <w:num w:numId="36">
    <w:abstractNumId w:val="3"/>
  </w:num>
  <w:num w:numId="37">
    <w:abstractNumId w:val="29"/>
  </w:num>
  <w:num w:numId="38">
    <w:abstractNumId w:val="38"/>
  </w:num>
  <w:num w:numId="39">
    <w:abstractNumId w:val="44"/>
  </w:num>
  <w:num w:numId="40">
    <w:abstractNumId w:val="12"/>
  </w:num>
  <w:num w:numId="41">
    <w:abstractNumId w:val="22"/>
  </w:num>
  <w:num w:numId="42">
    <w:abstractNumId w:val="1"/>
  </w:num>
  <w:num w:numId="43">
    <w:abstractNumId w:val="28"/>
  </w:num>
  <w:num w:numId="44">
    <w:abstractNumId w:val="18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C21"/>
    <w:rsid w:val="00000C13"/>
    <w:rsid w:val="0001118D"/>
    <w:rsid w:val="00013056"/>
    <w:rsid w:val="00016CCC"/>
    <w:rsid w:val="000261D5"/>
    <w:rsid w:val="00050D7C"/>
    <w:rsid w:val="000550D3"/>
    <w:rsid w:val="000607A3"/>
    <w:rsid w:val="0006332D"/>
    <w:rsid w:val="00064610"/>
    <w:rsid w:val="0006792E"/>
    <w:rsid w:val="000704B3"/>
    <w:rsid w:val="00072CE5"/>
    <w:rsid w:val="000753FA"/>
    <w:rsid w:val="000801C3"/>
    <w:rsid w:val="00081977"/>
    <w:rsid w:val="00084502"/>
    <w:rsid w:val="000867DB"/>
    <w:rsid w:val="000879CD"/>
    <w:rsid w:val="000939BE"/>
    <w:rsid w:val="000974CA"/>
    <w:rsid w:val="00097D83"/>
    <w:rsid w:val="000A17FE"/>
    <w:rsid w:val="000A3C4F"/>
    <w:rsid w:val="000B2272"/>
    <w:rsid w:val="000D7C64"/>
    <w:rsid w:val="000D7DC2"/>
    <w:rsid w:val="000F292A"/>
    <w:rsid w:val="000F2B68"/>
    <w:rsid w:val="000F3D04"/>
    <w:rsid w:val="00107616"/>
    <w:rsid w:val="00112223"/>
    <w:rsid w:val="00120ECE"/>
    <w:rsid w:val="00127AA9"/>
    <w:rsid w:val="00141A8B"/>
    <w:rsid w:val="00147385"/>
    <w:rsid w:val="00147AB5"/>
    <w:rsid w:val="0015523E"/>
    <w:rsid w:val="00161C83"/>
    <w:rsid w:val="00164646"/>
    <w:rsid w:val="001709A8"/>
    <w:rsid w:val="00170E39"/>
    <w:rsid w:val="001737DC"/>
    <w:rsid w:val="00175D68"/>
    <w:rsid w:val="00184687"/>
    <w:rsid w:val="00186CB4"/>
    <w:rsid w:val="00187982"/>
    <w:rsid w:val="00197266"/>
    <w:rsid w:val="001A2B42"/>
    <w:rsid w:val="001A6BD7"/>
    <w:rsid w:val="001B49CD"/>
    <w:rsid w:val="001B72EB"/>
    <w:rsid w:val="001D3925"/>
    <w:rsid w:val="001E00E0"/>
    <w:rsid w:val="001E3849"/>
    <w:rsid w:val="001E7651"/>
    <w:rsid w:val="001F0A58"/>
    <w:rsid w:val="001F5C0F"/>
    <w:rsid w:val="001F7AF3"/>
    <w:rsid w:val="002001AB"/>
    <w:rsid w:val="00201D9A"/>
    <w:rsid w:val="00207470"/>
    <w:rsid w:val="002077C2"/>
    <w:rsid w:val="002217AB"/>
    <w:rsid w:val="002256DF"/>
    <w:rsid w:val="00226065"/>
    <w:rsid w:val="0023095B"/>
    <w:rsid w:val="00232A35"/>
    <w:rsid w:val="00233F12"/>
    <w:rsid w:val="002348E0"/>
    <w:rsid w:val="002355B5"/>
    <w:rsid w:val="0023743E"/>
    <w:rsid w:val="00237AFC"/>
    <w:rsid w:val="00240F06"/>
    <w:rsid w:val="00244D6F"/>
    <w:rsid w:val="00245B7D"/>
    <w:rsid w:val="0024727F"/>
    <w:rsid w:val="00247F59"/>
    <w:rsid w:val="00251514"/>
    <w:rsid w:val="00253C8D"/>
    <w:rsid w:val="002541CB"/>
    <w:rsid w:val="00266859"/>
    <w:rsid w:val="00276F8F"/>
    <w:rsid w:val="002859CC"/>
    <w:rsid w:val="00285DD6"/>
    <w:rsid w:val="00286603"/>
    <w:rsid w:val="0029075E"/>
    <w:rsid w:val="00291F6E"/>
    <w:rsid w:val="0029528B"/>
    <w:rsid w:val="00297A2C"/>
    <w:rsid w:val="002A5815"/>
    <w:rsid w:val="002A7A70"/>
    <w:rsid w:val="002B033C"/>
    <w:rsid w:val="002B1BFC"/>
    <w:rsid w:val="002B29CC"/>
    <w:rsid w:val="002B37F3"/>
    <w:rsid w:val="002B65C2"/>
    <w:rsid w:val="002C15B0"/>
    <w:rsid w:val="002D5F49"/>
    <w:rsid w:val="002D638E"/>
    <w:rsid w:val="002E4B79"/>
    <w:rsid w:val="002E6F2E"/>
    <w:rsid w:val="002F01B7"/>
    <w:rsid w:val="002F0E27"/>
    <w:rsid w:val="002F47A1"/>
    <w:rsid w:val="002F6432"/>
    <w:rsid w:val="003016D6"/>
    <w:rsid w:val="00310025"/>
    <w:rsid w:val="003105D3"/>
    <w:rsid w:val="00313445"/>
    <w:rsid w:val="0031752B"/>
    <w:rsid w:val="00317A26"/>
    <w:rsid w:val="00321F16"/>
    <w:rsid w:val="00325384"/>
    <w:rsid w:val="0032767D"/>
    <w:rsid w:val="003300DE"/>
    <w:rsid w:val="00330296"/>
    <w:rsid w:val="00330996"/>
    <w:rsid w:val="00331481"/>
    <w:rsid w:val="00331EB8"/>
    <w:rsid w:val="00335718"/>
    <w:rsid w:val="00337296"/>
    <w:rsid w:val="00340B1F"/>
    <w:rsid w:val="00347CAF"/>
    <w:rsid w:val="00355349"/>
    <w:rsid w:val="00355352"/>
    <w:rsid w:val="00361CD4"/>
    <w:rsid w:val="0037017A"/>
    <w:rsid w:val="00370DA2"/>
    <w:rsid w:val="00372A03"/>
    <w:rsid w:val="00374EEC"/>
    <w:rsid w:val="00381095"/>
    <w:rsid w:val="00381538"/>
    <w:rsid w:val="00382102"/>
    <w:rsid w:val="003828CA"/>
    <w:rsid w:val="00386941"/>
    <w:rsid w:val="00386CB7"/>
    <w:rsid w:val="00392929"/>
    <w:rsid w:val="00393D74"/>
    <w:rsid w:val="003961D6"/>
    <w:rsid w:val="003A19DF"/>
    <w:rsid w:val="003A5491"/>
    <w:rsid w:val="003A6145"/>
    <w:rsid w:val="003A6C83"/>
    <w:rsid w:val="003A7994"/>
    <w:rsid w:val="003B0440"/>
    <w:rsid w:val="003B0DC9"/>
    <w:rsid w:val="003B0E7B"/>
    <w:rsid w:val="003B3003"/>
    <w:rsid w:val="003B542D"/>
    <w:rsid w:val="003B670F"/>
    <w:rsid w:val="003C3B31"/>
    <w:rsid w:val="003C4D74"/>
    <w:rsid w:val="003D0B16"/>
    <w:rsid w:val="003D78C7"/>
    <w:rsid w:val="003E02A7"/>
    <w:rsid w:val="003E09AF"/>
    <w:rsid w:val="003E2B91"/>
    <w:rsid w:val="003F59CC"/>
    <w:rsid w:val="003F6399"/>
    <w:rsid w:val="003F6A9E"/>
    <w:rsid w:val="00407DF6"/>
    <w:rsid w:val="00413DAF"/>
    <w:rsid w:val="00413FEF"/>
    <w:rsid w:val="00426E90"/>
    <w:rsid w:val="00431441"/>
    <w:rsid w:val="00431F67"/>
    <w:rsid w:val="00436D96"/>
    <w:rsid w:val="00440FAA"/>
    <w:rsid w:val="00445096"/>
    <w:rsid w:val="00450ABC"/>
    <w:rsid w:val="00450BF7"/>
    <w:rsid w:val="004561AB"/>
    <w:rsid w:val="00456B5D"/>
    <w:rsid w:val="00456CFD"/>
    <w:rsid w:val="00467A25"/>
    <w:rsid w:val="00472139"/>
    <w:rsid w:val="004723A5"/>
    <w:rsid w:val="004729C2"/>
    <w:rsid w:val="00474A9E"/>
    <w:rsid w:val="00475825"/>
    <w:rsid w:val="00486F7A"/>
    <w:rsid w:val="00492F91"/>
    <w:rsid w:val="00496740"/>
    <w:rsid w:val="00496DA9"/>
    <w:rsid w:val="00497787"/>
    <w:rsid w:val="004A07DB"/>
    <w:rsid w:val="004A0CCC"/>
    <w:rsid w:val="004A5BF4"/>
    <w:rsid w:val="004A5EDC"/>
    <w:rsid w:val="004B2DBA"/>
    <w:rsid w:val="004B2EB1"/>
    <w:rsid w:val="004C4A12"/>
    <w:rsid w:val="004C5657"/>
    <w:rsid w:val="004D0CE3"/>
    <w:rsid w:val="004D271D"/>
    <w:rsid w:val="004D3672"/>
    <w:rsid w:val="004D3C0E"/>
    <w:rsid w:val="004D68D3"/>
    <w:rsid w:val="004E22A7"/>
    <w:rsid w:val="004E58F8"/>
    <w:rsid w:val="004F162B"/>
    <w:rsid w:val="004F42B1"/>
    <w:rsid w:val="005006E7"/>
    <w:rsid w:val="00504F16"/>
    <w:rsid w:val="00504F18"/>
    <w:rsid w:val="005110CE"/>
    <w:rsid w:val="00511F8E"/>
    <w:rsid w:val="00512284"/>
    <w:rsid w:val="005147B4"/>
    <w:rsid w:val="00526646"/>
    <w:rsid w:val="00542188"/>
    <w:rsid w:val="00544D74"/>
    <w:rsid w:val="0055536E"/>
    <w:rsid w:val="0056294F"/>
    <w:rsid w:val="005658C7"/>
    <w:rsid w:val="00572F88"/>
    <w:rsid w:val="00577BF6"/>
    <w:rsid w:val="00582E4A"/>
    <w:rsid w:val="00583BF8"/>
    <w:rsid w:val="00593A0A"/>
    <w:rsid w:val="005A4550"/>
    <w:rsid w:val="005B2E67"/>
    <w:rsid w:val="005D588C"/>
    <w:rsid w:val="005E01A5"/>
    <w:rsid w:val="005E5880"/>
    <w:rsid w:val="005E6E42"/>
    <w:rsid w:val="005F1493"/>
    <w:rsid w:val="005F261D"/>
    <w:rsid w:val="005F2992"/>
    <w:rsid w:val="005F5EBB"/>
    <w:rsid w:val="005F6386"/>
    <w:rsid w:val="00601DC5"/>
    <w:rsid w:val="00602F14"/>
    <w:rsid w:val="00604435"/>
    <w:rsid w:val="00613C9A"/>
    <w:rsid w:val="00615104"/>
    <w:rsid w:val="00624EC9"/>
    <w:rsid w:val="0062665C"/>
    <w:rsid w:val="006275CC"/>
    <w:rsid w:val="00627B0F"/>
    <w:rsid w:val="00633A0D"/>
    <w:rsid w:val="00643031"/>
    <w:rsid w:val="00651881"/>
    <w:rsid w:val="00651A58"/>
    <w:rsid w:val="00654305"/>
    <w:rsid w:val="006556CD"/>
    <w:rsid w:val="0066031C"/>
    <w:rsid w:val="0066041C"/>
    <w:rsid w:val="0066482D"/>
    <w:rsid w:val="00671043"/>
    <w:rsid w:val="00692392"/>
    <w:rsid w:val="00693C5C"/>
    <w:rsid w:val="006965C9"/>
    <w:rsid w:val="006B2100"/>
    <w:rsid w:val="006C7C6C"/>
    <w:rsid w:val="006D283E"/>
    <w:rsid w:val="006D5CB8"/>
    <w:rsid w:val="006E3F62"/>
    <w:rsid w:val="006F6B66"/>
    <w:rsid w:val="00702AF8"/>
    <w:rsid w:val="0070662B"/>
    <w:rsid w:val="007260A1"/>
    <w:rsid w:val="00732423"/>
    <w:rsid w:val="00737D05"/>
    <w:rsid w:val="00745110"/>
    <w:rsid w:val="007457FB"/>
    <w:rsid w:val="0075635A"/>
    <w:rsid w:val="0076228F"/>
    <w:rsid w:val="007661E1"/>
    <w:rsid w:val="0077741E"/>
    <w:rsid w:val="00786647"/>
    <w:rsid w:val="0079128F"/>
    <w:rsid w:val="00793528"/>
    <w:rsid w:val="007A1B2F"/>
    <w:rsid w:val="007A2A84"/>
    <w:rsid w:val="007A695E"/>
    <w:rsid w:val="007A7708"/>
    <w:rsid w:val="007B00B3"/>
    <w:rsid w:val="007B3B93"/>
    <w:rsid w:val="007B3F50"/>
    <w:rsid w:val="007B465D"/>
    <w:rsid w:val="007B4CA5"/>
    <w:rsid w:val="007B4DC8"/>
    <w:rsid w:val="007C1E58"/>
    <w:rsid w:val="007C3598"/>
    <w:rsid w:val="007C49EF"/>
    <w:rsid w:val="007D04C7"/>
    <w:rsid w:val="007D3E1E"/>
    <w:rsid w:val="007D5D3B"/>
    <w:rsid w:val="007D68A4"/>
    <w:rsid w:val="007E11EF"/>
    <w:rsid w:val="007E792D"/>
    <w:rsid w:val="007F5C6A"/>
    <w:rsid w:val="007F6384"/>
    <w:rsid w:val="007F729B"/>
    <w:rsid w:val="008134A6"/>
    <w:rsid w:val="0083066B"/>
    <w:rsid w:val="008315EB"/>
    <w:rsid w:val="008357D6"/>
    <w:rsid w:val="00835838"/>
    <w:rsid w:val="00843DE1"/>
    <w:rsid w:val="0084525A"/>
    <w:rsid w:val="00851FD2"/>
    <w:rsid w:val="008537EE"/>
    <w:rsid w:val="00854A2D"/>
    <w:rsid w:val="008551D0"/>
    <w:rsid w:val="0085540E"/>
    <w:rsid w:val="0085568A"/>
    <w:rsid w:val="008562F5"/>
    <w:rsid w:val="00861781"/>
    <w:rsid w:val="008645CC"/>
    <w:rsid w:val="00871434"/>
    <w:rsid w:val="00871C71"/>
    <w:rsid w:val="0088040C"/>
    <w:rsid w:val="00884EFB"/>
    <w:rsid w:val="00885C8E"/>
    <w:rsid w:val="00887AD7"/>
    <w:rsid w:val="00891AAB"/>
    <w:rsid w:val="008A34AA"/>
    <w:rsid w:val="008A420B"/>
    <w:rsid w:val="008A6255"/>
    <w:rsid w:val="008A69CD"/>
    <w:rsid w:val="008B03CB"/>
    <w:rsid w:val="008B23B0"/>
    <w:rsid w:val="008B6F6E"/>
    <w:rsid w:val="008C7615"/>
    <w:rsid w:val="008C7A1E"/>
    <w:rsid w:val="008D14CE"/>
    <w:rsid w:val="008D5121"/>
    <w:rsid w:val="008D550D"/>
    <w:rsid w:val="008E704B"/>
    <w:rsid w:val="008F13C5"/>
    <w:rsid w:val="008F2F1A"/>
    <w:rsid w:val="008F325E"/>
    <w:rsid w:val="008F38A3"/>
    <w:rsid w:val="008F6702"/>
    <w:rsid w:val="008F6E4F"/>
    <w:rsid w:val="008F70CB"/>
    <w:rsid w:val="009109D0"/>
    <w:rsid w:val="00912925"/>
    <w:rsid w:val="00912C24"/>
    <w:rsid w:val="0091306F"/>
    <w:rsid w:val="00914AA5"/>
    <w:rsid w:val="00941156"/>
    <w:rsid w:val="00942C24"/>
    <w:rsid w:val="00945B99"/>
    <w:rsid w:val="00951FD0"/>
    <w:rsid w:val="009565D2"/>
    <w:rsid w:val="00961E60"/>
    <w:rsid w:val="00965F7C"/>
    <w:rsid w:val="009703AC"/>
    <w:rsid w:val="00975FF6"/>
    <w:rsid w:val="00983658"/>
    <w:rsid w:val="00990300"/>
    <w:rsid w:val="00992DE4"/>
    <w:rsid w:val="0099345B"/>
    <w:rsid w:val="009A02B8"/>
    <w:rsid w:val="009A3AF5"/>
    <w:rsid w:val="009A50D4"/>
    <w:rsid w:val="009A7307"/>
    <w:rsid w:val="009C2F5F"/>
    <w:rsid w:val="009C5E48"/>
    <w:rsid w:val="009C7646"/>
    <w:rsid w:val="009D498F"/>
    <w:rsid w:val="009E0EF4"/>
    <w:rsid w:val="009E10D5"/>
    <w:rsid w:val="009E3961"/>
    <w:rsid w:val="009E5E68"/>
    <w:rsid w:val="009E6455"/>
    <w:rsid w:val="009E6F05"/>
    <w:rsid w:val="009F53BF"/>
    <w:rsid w:val="00A01D99"/>
    <w:rsid w:val="00A04D65"/>
    <w:rsid w:val="00A124C5"/>
    <w:rsid w:val="00A12C97"/>
    <w:rsid w:val="00A1595F"/>
    <w:rsid w:val="00A171D2"/>
    <w:rsid w:val="00A17A4D"/>
    <w:rsid w:val="00A21B7D"/>
    <w:rsid w:val="00A21E83"/>
    <w:rsid w:val="00A23FED"/>
    <w:rsid w:val="00A25E5B"/>
    <w:rsid w:val="00A27E27"/>
    <w:rsid w:val="00A27EE4"/>
    <w:rsid w:val="00A36151"/>
    <w:rsid w:val="00A50B97"/>
    <w:rsid w:val="00A54337"/>
    <w:rsid w:val="00A62633"/>
    <w:rsid w:val="00A64AE8"/>
    <w:rsid w:val="00A72EB1"/>
    <w:rsid w:val="00A730A3"/>
    <w:rsid w:val="00A820CA"/>
    <w:rsid w:val="00A84EE9"/>
    <w:rsid w:val="00A853B1"/>
    <w:rsid w:val="00A85AFB"/>
    <w:rsid w:val="00A86342"/>
    <w:rsid w:val="00A90950"/>
    <w:rsid w:val="00A91F42"/>
    <w:rsid w:val="00AA0F6E"/>
    <w:rsid w:val="00AA7D8A"/>
    <w:rsid w:val="00AB043F"/>
    <w:rsid w:val="00AB1FF8"/>
    <w:rsid w:val="00AB3D06"/>
    <w:rsid w:val="00AB53CE"/>
    <w:rsid w:val="00AB7ADD"/>
    <w:rsid w:val="00AC04C2"/>
    <w:rsid w:val="00AC23D3"/>
    <w:rsid w:val="00AD0C14"/>
    <w:rsid w:val="00AD7580"/>
    <w:rsid w:val="00AD7E12"/>
    <w:rsid w:val="00AE1733"/>
    <w:rsid w:val="00AF4CC0"/>
    <w:rsid w:val="00AF545F"/>
    <w:rsid w:val="00AF74F5"/>
    <w:rsid w:val="00B01753"/>
    <w:rsid w:val="00B027FD"/>
    <w:rsid w:val="00B05AC1"/>
    <w:rsid w:val="00B15497"/>
    <w:rsid w:val="00B21E95"/>
    <w:rsid w:val="00B32495"/>
    <w:rsid w:val="00B34442"/>
    <w:rsid w:val="00B34A4E"/>
    <w:rsid w:val="00B35ADB"/>
    <w:rsid w:val="00B36806"/>
    <w:rsid w:val="00B448EB"/>
    <w:rsid w:val="00B44BF4"/>
    <w:rsid w:val="00B478FD"/>
    <w:rsid w:val="00B56525"/>
    <w:rsid w:val="00B63E1C"/>
    <w:rsid w:val="00B65316"/>
    <w:rsid w:val="00B6633D"/>
    <w:rsid w:val="00B71E72"/>
    <w:rsid w:val="00B74A2F"/>
    <w:rsid w:val="00B80449"/>
    <w:rsid w:val="00B81F39"/>
    <w:rsid w:val="00B83B15"/>
    <w:rsid w:val="00B85B2E"/>
    <w:rsid w:val="00B97319"/>
    <w:rsid w:val="00B9753E"/>
    <w:rsid w:val="00BA169C"/>
    <w:rsid w:val="00BA24D5"/>
    <w:rsid w:val="00BA58E1"/>
    <w:rsid w:val="00BC2A7E"/>
    <w:rsid w:val="00BD0AC7"/>
    <w:rsid w:val="00BD0CDD"/>
    <w:rsid w:val="00BD57CF"/>
    <w:rsid w:val="00BD733C"/>
    <w:rsid w:val="00BE000C"/>
    <w:rsid w:val="00BE351E"/>
    <w:rsid w:val="00BE5DBA"/>
    <w:rsid w:val="00BE5EA5"/>
    <w:rsid w:val="00BE610D"/>
    <w:rsid w:val="00BE6F52"/>
    <w:rsid w:val="00C0079F"/>
    <w:rsid w:val="00C06724"/>
    <w:rsid w:val="00C1462C"/>
    <w:rsid w:val="00C146C2"/>
    <w:rsid w:val="00C23173"/>
    <w:rsid w:val="00C27523"/>
    <w:rsid w:val="00C37635"/>
    <w:rsid w:val="00C509AA"/>
    <w:rsid w:val="00C63127"/>
    <w:rsid w:val="00C67AB9"/>
    <w:rsid w:val="00C7022B"/>
    <w:rsid w:val="00C87D5A"/>
    <w:rsid w:val="00C90503"/>
    <w:rsid w:val="00C9116A"/>
    <w:rsid w:val="00C93862"/>
    <w:rsid w:val="00C973A4"/>
    <w:rsid w:val="00CA111B"/>
    <w:rsid w:val="00CA5F2D"/>
    <w:rsid w:val="00CA6F02"/>
    <w:rsid w:val="00CA7827"/>
    <w:rsid w:val="00CB5376"/>
    <w:rsid w:val="00CC273D"/>
    <w:rsid w:val="00CC28CB"/>
    <w:rsid w:val="00CC2D30"/>
    <w:rsid w:val="00CC4181"/>
    <w:rsid w:val="00CC78A3"/>
    <w:rsid w:val="00CD2871"/>
    <w:rsid w:val="00CE574A"/>
    <w:rsid w:val="00CE760B"/>
    <w:rsid w:val="00CF31BF"/>
    <w:rsid w:val="00CF3702"/>
    <w:rsid w:val="00CF4843"/>
    <w:rsid w:val="00D059C5"/>
    <w:rsid w:val="00D0727A"/>
    <w:rsid w:val="00D10ABD"/>
    <w:rsid w:val="00D12A22"/>
    <w:rsid w:val="00D17DD5"/>
    <w:rsid w:val="00D22A22"/>
    <w:rsid w:val="00D25C25"/>
    <w:rsid w:val="00D26EC0"/>
    <w:rsid w:val="00D30C21"/>
    <w:rsid w:val="00D345A5"/>
    <w:rsid w:val="00D375A9"/>
    <w:rsid w:val="00D4360E"/>
    <w:rsid w:val="00D52A81"/>
    <w:rsid w:val="00D55910"/>
    <w:rsid w:val="00D7574B"/>
    <w:rsid w:val="00D77D08"/>
    <w:rsid w:val="00D77DB6"/>
    <w:rsid w:val="00D830DE"/>
    <w:rsid w:val="00D8753A"/>
    <w:rsid w:val="00D94EE7"/>
    <w:rsid w:val="00DA5220"/>
    <w:rsid w:val="00DA7390"/>
    <w:rsid w:val="00DA7B80"/>
    <w:rsid w:val="00DB045B"/>
    <w:rsid w:val="00DC0F35"/>
    <w:rsid w:val="00DC1E3B"/>
    <w:rsid w:val="00DC1F55"/>
    <w:rsid w:val="00DC4665"/>
    <w:rsid w:val="00DD49BD"/>
    <w:rsid w:val="00DE1885"/>
    <w:rsid w:val="00DE1A12"/>
    <w:rsid w:val="00DE299B"/>
    <w:rsid w:val="00DE3472"/>
    <w:rsid w:val="00DE65BE"/>
    <w:rsid w:val="00DF19D5"/>
    <w:rsid w:val="00DF7D2E"/>
    <w:rsid w:val="00E02407"/>
    <w:rsid w:val="00E03B43"/>
    <w:rsid w:val="00E041A6"/>
    <w:rsid w:val="00E212C8"/>
    <w:rsid w:val="00E26667"/>
    <w:rsid w:val="00E31E28"/>
    <w:rsid w:val="00E335B2"/>
    <w:rsid w:val="00E34927"/>
    <w:rsid w:val="00E42023"/>
    <w:rsid w:val="00E42D9C"/>
    <w:rsid w:val="00E45AEE"/>
    <w:rsid w:val="00E50F9E"/>
    <w:rsid w:val="00E62C25"/>
    <w:rsid w:val="00E6404F"/>
    <w:rsid w:val="00E717DF"/>
    <w:rsid w:val="00E8012E"/>
    <w:rsid w:val="00E94AF9"/>
    <w:rsid w:val="00E96BDC"/>
    <w:rsid w:val="00EA6420"/>
    <w:rsid w:val="00EA742D"/>
    <w:rsid w:val="00EB454A"/>
    <w:rsid w:val="00EB48BA"/>
    <w:rsid w:val="00EB564A"/>
    <w:rsid w:val="00EC41A6"/>
    <w:rsid w:val="00EC5590"/>
    <w:rsid w:val="00EC6F37"/>
    <w:rsid w:val="00ED3DA6"/>
    <w:rsid w:val="00EE0E7B"/>
    <w:rsid w:val="00EE35D1"/>
    <w:rsid w:val="00EE6202"/>
    <w:rsid w:val="00F02CD6"/>
    <w:rsid w:val="00F0456A"/>
    <w:rsid w:val="00F0616C"/>
    <w:rsid w:val="00F13C29"/>
    <w:rsid w:val="00F316BB"/>
    <w:rsid w:val="00F324A6"/>
    <w:rsid w:val="00F4141A"/>
    <w:rsid w:val="00F44CA4"/>
    <w:rsid w:val="00F51575"/>
    <w:rsid w:val="00F51E53"/>
    <w:rsid w:val="00F5709E"/>
    <w:rsid w:val="00F602D6"/>
    <w:rsid w:val="00F62749"/>
    <w:rsid w:val="00F65623"/>
    <w:rsid w:val="00F6590B"/>
    <w:rsid w:val="00F679B3"/>
    <w:rsid w:val="00F73083"/>
    <w:rsid w:val="00F76792"/>
    <w:rsid w:val="00F82A90"/>
    <w:rsid w:val="00F8403F"/>
    <w:rsid w:val="00F86F9A"/>
    <w:rsid w:val="00F93A35"/>
    <w:rsid w:val="00FA0491"/>
    <w:rsid w:val="00FA26DD"/>
    <w:rsid w:val="00FB10A3"/>
    <w:rsid w:val="00FB1AB1"/>
    <w:rsid w:val="00FB3D3C"/>
    <w:rsid w:val="00FB48A5"/>
    <w:rsid w:val="00FB59A5"/>
    <w:rsid w:val="00FB7753"/>
    <w:rsid w:val="00FB7DE8"/>
    <w:rsid w:val="00FC343D"/>
    <w:rsid w:val="00FC346C"/>
    <w:rsid w:val="00FD15F0"/>
    <w:rsid w:val="00FD2313"/>
    <w:rsid w:val="00FD3A4A"/>
    <w:rsid w:val="00FD49EE"/>
    <w:rsid w:val="00FE001D"/>
    <w:rsid w:val="00FF11AC"/>
    <w:rsid w:val="00FF3FB1"/>
    <w:rsid w:val="00FF4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5CC"/>
    <w:pPr>
      <w:autoSpaceDE w:val="0"/>
      <w:autoSpaceDN w:val="0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4D3672"/>
    <w:pPr>
      <w:keepNext/>
      <w:autoSpaceDE/>
      <w:autoSpaceDN/>
      <w:jc w:val="center"/>
      <w:outlineLvl w:val="0"/>
    </w:pPr>
    <w:rPr>
      <w:rFonts w:ascii="Calibri" w:hAnsi="Calibr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B23B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3672"/>
    <w:rPr>
      <w:rFonts w:cs="Times New Roman"/>
      <w:sz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B23B0"/>
    <w:rPr>
      <w:rFonts w:ascii="Cambria" w:hAnsi="Cambria" w:cs="Times New Roman"/>
      <w:b/>
      <w:i/>
      <w:sz w:val="28"/>
      <w:lang w:val="ru-RU" w:eastAsia="ru-RU"/>
    </w:rPr>
  </w:style>
  <w:style w:type="character" w:customStyle="1" w:styleId="7">
    <w:name w:val="Знак Знак7"/>
    <w:uiPriority w:val="99"/>
    <w:locked/>
    <w:rsid w:val="004D3672"/>
    <w:rPr>
      <w:sz w:val="28"/>
      <w:lang w:val="uk-UA" w:eastAsia="ru-RU"/>
    </w:rPr>
  </w:style>
  <w:style w:type="paragraph" w:customStyle="1" w:styleId="1">
    <w:name w:val="заголовок 1"/>
    <w:basedOn w:val="Normal"/>
    <w:next w:val="Normal"/>
    <w:uiPriority w:val="99"/>
    <w:rsid w:val="00526646"/>
    <w:pPr>
      <w:keepNext/>
      <w:outlineLvl w:val="0"/>
    </w:pPr>
    <w:rPr>
      <w:sz w:val="28"/>
      <w:szCs w:val="28"/>
    </w:rPr>
  </w:style>
  <w:style w:type="paragraph" w:customStyle="1" w:styleId="2">
    <w:name w:val="заголовок 2"/>
    <w:basedOn w:val="Normal"/>
    <w:next w:val="Normal"/>
    <w:uiPriority w:val="99"/>
    <w:rsid w:val="00526646"/>
    <w:pPr>
      <w:keepNext/>
      <w:spacing w:line="240" w:lineRule="exact"/>
      <w:ind w:right="-87"/>
      <w:jc w:val="center"/>
      <w:outlineLvl w:val="1"/>
    </w:pPr>
    <w:rPr>
      <w:b/>
      <w:b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526646"/>
    <w:pPr>
      <w:keepNext/>
      <w:spacing w:line="240" w:lineRule="exact"/>
      <w:ind w:right="4110"/>
      <w:jc w:val="center"/>
    </w:pPr>
    <w:rPr>
      <w:rFonts w:ascii="Cambria" w:hAnsi="Cambria"/>
      <w:b/>
      <w:bCs/>
      <w:kern w:val="28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526646"/>
    <w:rPr>
      <w:rFonts w:ascii="Cambria" w:hAnsi="Cambria" w:cs="Times New Roman"/>
      <w:b/>
      <w:kern w:val="28"/>
      <w:sz w:val="32"/>
    </w:rPr>
  </w:style>
  <w:style w:type="paragraph" w:styleId="Subtitle">
    <w:name w:val="Subtitle"/>
    <w:basedOn w:val="Normal"/>
    <w:link w:val="SubtitleChar"/>
    <w:uiPriority w:val="99"/>
    <w:qFormat/>
    <w:rsid w:val="00526646"/>
    <w:pPr>
      <w:keepNext/>
      <w:spacing w:line="240" w:lineRule="exact"/>
      <w:ind w:right="4110"/>
      <w:jc w:val="center"/>
    </w:pPr>
    <w:rPr>
      <w:rFonts w:ascii="Cambria" w:hAnsi="Cambria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26646"/>
    <w:rPr>
      <w:rFonts w:ascii="Cambria" w:hAnsi="Cambria" w:cs="Times New Roman"/>
      <w:sz w:val="24"/>
    </w:rPr>
  </w:style>
  <w:style w:type="paragraph" w:styleId="BodyText2">
    <w:name w:val="Body Text 2"/>
    <w:basedOn w:val="Normal"/>
    <w:link w:val="BodyText2Char"/>
    <w:uiPriority w:val="99"/>
    <w:rsid w:val="00526646"/>
    <w:pPr>
      <w:widowControl w:val="0"/>
      <w:ind w:firstLine="700"/>
      <w:jc w:val="both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26646"/>
    <w:rPr>
      <w:rFonts w:ascii="Times New Roman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rsid w:val="00526646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26646"/>
    <w:rPr>
      <w:rFonts w:ascii="Times New Roman" w:hAnsi="Times New Roman" w:cs="Times New Roman"/>
      <w:sz w:val="24"/>
    </w:rPr>
  </w:style>
  <w:style w:type="character" w:styleId="PageNumber">
    <w:name w:val="page number"/>
    <w:basedOn w:val="DefaultParagraphFont"/>
    <w:uiPriority w:val="99"/>
    <w:rsid w:val="0052664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26646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6646"/>
    <w:rPr>
      <w:rFonts w:ascii="Times New Roman" w:hAnsi="Times New Roman" w:cs="Times New Roman"/>
      <w:sz w:val="24"/>
    </w:rPr>
  </w:style>
  <w:style w:type="paragraph" w:customStyle="1" w:styleId="a">
    <w:name w:val="Стиль"/>
    <w:uiPriority w:val="99"/>
    <w:rsid w:val="00526646"/>
    <w:pPr>
      <w:widowControl w:val="0"/>
      <w:autoSpaceDE w:val="0"/>
      <w:autoSpaceDN w:val="0"/>
    </w:pPr>
    <w:rPr>
      <w:rFonts w:ascii="Arial" w:hAnsi="Arial" w:cs="Arial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526646"/>
    <w:pPr>
      <w:spacing w:before="100" w:after="100"/>
    </w:pPr>
  </w:style>
  <w:style w:type="table" w:styleId="TableGrid">
    <w:name w:val="Table Grid"/>
    <w:basedOn w:val="TableNormal"/>
    <w:uiPriority w:val="99"/>
    <w:rsid w:val="00CE574A"/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613C9A"/>
    <w:pPr>
      <w:spacing w:after="120"/>
      <w:ind w:left="283"/>
    </w:pPr>
    <w:rPr>
      <w:rFonts w:ascii="Calibri" w:hAnsi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D3672"/>
    <w:rPr>
      <w:rFonts w:cs="Times New Roman"/>
      <w:sz w:val="24"/>
      <w:lang w:val="ru-RU" w:eastAsia="ru-RU"/>
    </w:rPr>
  </w:style>
  <w:style w:type="paragraph" w:customStyle="1" w:styleId="a0">
    <w:name w:val="новий заголовок"/>
    <w:basedOn w:val="Normal"/>
    <w:uiPriority w:val="99"/>
    <w:rsid w:val="004D3672"/>
    <w:pPr>
      <w:tabs>
        <w:tab w:val="left" w:pos="3279"/>
      </w:tabs>
      <w:autoSpaceDE/>
      <w:autoSpaceDN/>
      <w:spacing w:before="240" w:after="240"/>
      <w:jc w:val="center"/>
    </w:pPr>
    <w:rPr>
      <w:sz w:val="28"/>
      <w:szCs w:val="28"/>
    </w:rPr>
  </w:style>
  <w:style w:type="paragraph" w:customStyle="1" w:styleId="CharChar2">
    <w:name w:val="Char Char2"/>
    <w:basedOn w:val="Normal"/>
    <w:uiPriority w:val="99"/>
    <w:rsid w:val="0069239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Знак"/>
    <w:basedOn w:val="Normal"/>
    <w:uiPriority w:val="99"/>
    <w:rsid w:val="0001118D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21">
    <w:name w:val="Char Char21"/>
    <w:basedOn w:val="Normal"/>
    <w:uiPriority w:val="99"/>
    <w:rsid w:val="00871C71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22">
    <w:name w:val="Char Char22"/>
    <w:basedOn w:val="Normal"/>
    <w:uiPriority w:val="99"/>
    <w:rsid w:val="009A50D4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aragraphStyle5">
    <w:name w:val="Paragraph Style5"/>
    <w:uiPriority w:val="99"/>
    <w:rsid w:val="00615104"/>
    <w:pPr>
      <w:autoSpaceDE w:val="0"/>
      <w:autoSpaceDN w:val="0"/>
      <w:adjustRightInd w:val="0"/>
      <w:ind w:firstLine="870"/>
      <w:jc w:val="both"/>
    </w:pPr>
    <w:rPr>
      <w:rFonts w:ascii="Courier New" w:hAnsi="Courier New" w:cs="Times New Roman"/>
      <w:sz w:val="24"/>
      <w:szCs w:val="24"/>
      <w:lang w:val="ru-RU" w:eastAsia="ru-RU"/>
    </w:rPr>
  </w:style>
  <w:style w:type="character" w:customStyle="1" w:styleId="FontStyle7">
    <w:name w:val="Font Style7"/>
    <w:uiPriority w:val="99"/>
    <w:rsid w:val="00615104"/>
    <w:rPr>
      <w:rFonts w:ascii="Arial" w:hAnsi="Arial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912C24"/>
    <w:rPr>
      <w:rFonts w:ascii="Tahoma" w:hAnsi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6646"/>
    <w:rPr>
      <w:rFonts w:ascii="Tahoma" w:hAnsi="Tahoma" w:cs="Times New Roman"/>
      <w:sz w:val="16"/>
    </w:rPr>
  </w:style>
  <w:style w:type="character" w:customStyle="1" w:styleId="6">
    <w:name w:val="Знак Знак6"/>
    <w:uiPriority w:val="99"/>
    <w:locked/>
    <w:rsid w:val="004D3672"/>
    <w:rPr>
      <w:b/>
      <w:sz w:val="28"/>
      <w:lang w:val="uk-UA" w:eastAsia="ru-RU"/>
    </w:rPr>
  </w:style>
  <w:style w:type="character" w:customStyle="1" w:styleId="5">
    <w:name w:val="Знак Знак5"/>
    <w:uiPriority w:val="99"/>
    <w:locked/>
    <w:rsid w:val="004D3672"/>
    <w:rPr>
      <w:sz w:val="24"/>
      <w:lang w:val="ru-RU" w:eastAsia="ru-RU"/>
    </w:rPr>
  </w:style>
  <w:style w:type="paragraph" w:styleId="PlainText">
    <w:name w:val="Plain Text"/>
    <w:basedOn w:val="Normal"/>
    <w:link w:val="PlainTextChar"/>
    <w:uiPriority w:val="99"/>
    <w:rsid w:val="004D3672"/>
    <w:pPr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D3672"/>
    <w:rPr>
      <w:rFonts w:ascii="Courier New" w:hAnsi="Courier New" w:cs="Times New Roman"/>
      <w:lang w:val="uk-UA" w:eastAsia="ru-RU"/>
    </w:rPr>
  </w:style>
  <w:style w:type="character" w:customStyle="1" w:styleId="3">
    <w:name w:val="Знак Знак3"/>
    <w:uiPriority w:val="99"/>
    <w:locked/>
    <w:rsid w:val="004D3672"/>
    <w:rPr>
      <w:sz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D3672"/>
    <w:pPr>
      <w:tabs>
        <w:tab w:val="left" w:pos="3279"/>
      </w:tabs>
      <w:autoSpaceDE/>
      <w:autoSpaceDN/>
      <w:ind w:firstLine="720"/>
      <w:jc w:val="both"/>
    </w:pPr>
    <w:rPr>
      <w:rFonts w:ascii="Calibri" w:hAnsi="Calibri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D3672"/>
    <w:rPr>
      <w:rFonts w:cs="Times New Roman"/>
      <w:sz w:val="28"/>
      <w:lang w:val="uk-UA" w:eastAsia="ru-RU"/>
    </w:rPr>
  </w:style>
  <w:style w:type="paragraph" w:styleId="NoSpacing">
    <w:name w:val="No Spacing"/>
    <w:uiPriority w:val="99"/>
    <w:qFormat/>
    <w:rsid w:val="004D3672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0">
    <w:name w:val="Знак Знак1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2">
    <w:name w:val="Знак Знак"/>
    <w:uiPriority w:val="99"/>
    <w:semiHidden/>
    <w:locked/>
    <w:rsid w:val="004D3672"/>
    <w:rPr>
      <w:rFonts w:ascii="Arial" w:hAnsi="Arial"/>
      <w:sz w:val="28"/>
      <w:lang w:val="ru-RU" w:eastAsia="ru-RU"/>
    </w:rPr>
  </w:style>
  <w:style w:type="paragraph" w:customStyle="1" w:styleId="CharChar23">
    <w:name w:val="Char Char23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Стиль1"/>
    <w:basedOn w:val="Normal"/>
    <w:uiPriority w:val="99"/>
    <w:rsid w:val="004D3672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aragraphStyle1">
    <w:name w:val="Paragraph Style1"/>
    <w:uiPriority w:val="99"/>
    <w:rsid w:val="004D3672"/>
    <w:pPr>
      <w:autoSpaceDE w:val="0"/>
      <w:autoSpaceDN w:val="0"/>
      <w:adjustRightInd w:val="0"/>
      <w:ind w:firstLine="870"/>
      <w:jc w:val="right"/>
    </w:pPr>
    <w:rPr>
      <w:rFonts w:ascii="Courier New" w:hAnsi="Courier New" w:cs="Times New Roman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8B23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B23B0"/>
    <w:rPr>
      <w:rFonts w:ascii="Times New Roman" w:hAnsi="Times New Roman" w:cs="Times New Roman"/>
      <w:sz w:val="24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8B23B0"/>
    <w:pPr>
      <w:autoSpaceDE/>
      <w:autoSpaceDN/>
      <w:jc w:val="center"/>
    </w:pPr>
    <w:rPr>
      <w:b/>
      <w:i/>
      <w:noProof/>
      <w:sz w:val="32"/>
      <w:szCs w:val="20"/>
    </w:rPr>
  </w:style>
  <w:style w:type="character" w:customStyle="1" w:styleId="rvts0">
    <w:name w:val="rvts0"/>
    <w:basedOn w:val="DefaultParagraphFont"/>
    <w:uiPriority w:val="99"/>
    <w:rsid w:val="00382102"/>
    <w:rPr>
      <w:rFonts w:cs="Times New Roman"/>
    </w:rPr>
  </w:style>
  <w:style w:type="paragraph" w:customStyle="1" w:styleId="a3">
    <w:name w:val="Нормальний текст"/>
    <w:basedOn w:val="Normal"/>
    <w:uiPriority w:val="99"/>
    <w:rsid w:val="00B478FD"/>
    <w:pPr>
      <w:autoSpaceDE/>
      <w:autoSpaceDN/>
      <w:spacing w:before="120"/>
      <w:ind w:firstLine="567"/>
    </w:pPr>
    <w:rPr>
      <w:rFonts w:ascii="Antiqua" w:hAnsi="Antiqua"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rsid w:val="00D52A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52A81"/>
    <w:rPr>
      <w:rFonts w:ascii="Courier New" w:hAnsi="Courier New" w:cs="Times New Roman"/>
    </w:rPr>
  </w:style>
  <w:style w:type="character" w:styleId="Hyperlink">
    <w:name w:val="Hyperlink"/>
    <w:basedOn w:val="DefaultParagraphFont"/>
    <w:uiPriority w:val="99"/>
    <w:semiHidden/>
    <w:rsid w:val="00F13C2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127AA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127AA9"/>
    <w:rPr>
      <w:rFonts w:cs="Times New Roman"/>
      <w:i/>
    </w:rPr>
  </w:style>
  <w:style w:type="character" w:customStyle="1" w:styleId="20">
    <w:name w:val="Основной текст (2)"/>
    <w:uiPriority w:val="99"/>
    <w:rsid w:val="004729C2"/>
    <w:rPr>
      <w:sz w:val="28"/>
    </w:rPr>
  </w:style>
  <w:style w:type="character" w:customStyle="1" w:styleId="21">
    <w:name w:val="Основной текст (2)_"/>
    <w:link w:val="210"/>
    <w:uiPriority w:val="99"/>
    <w:locked/>
    <w:rsid w:val="00914AA5"/>
    <w:rPr>
      <w:sz w:val="28"/>
    </w:rPr>
  </w:style>
  <w:style w:type="paragraph" w:customStyle="1" w:styleId="210">
    <w:name w:val="Основной текст (2)1"/>
    <w:basedOn w:val="Normal"/>
    <w:link w:val="21"/>
    <w:uiPriority w:val="99"/>
    <w:rsid w:val="00914AA5"/>
    <w:pPr>
      <w:widowControl w:val="0"/>
      <w:shd w:val="clear" w:color="auto" w:fill="FFFFFF"/>
      <w:autoSpaceDE/>
      <w:autoSpaceDN/>
      <w:spacing w:line="370" w:lineRule="exact"/>
      <w:jc w:val="both"/>
    </w:pPr>
    <w:rPr>
      <w:rFonts w:ascii="Calibri" w:hAnsi="Calibri"/>
      <w:sz w:val="28"/>
      <w:szCs w:val="20"/>
      <w:lang w:eastAsia="zh-CN"/>
    </w:rPr>
  </w:style>
  <w:style w:type="paragraph" w:styleId="ListParagraph">
    <w:name w:val="List Paragraph"/>
    <w:basedOn w:val="Normal"/>
    <w:uiPriority w:val="99"/>
    <w:qFormat/>
    <w:rsid w:val="00AB7A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73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3</Pages>
  <Words>2093</Words>
  <Characters>1194</Characters>
  <Application>Microsoft Office Outlook</Application>
  <DocSecurity>0</DocSecurity>
  <Lines>0</Lines>
  <Paragraphs>0</Paragraphs>
  <ScaleCrop>false</ScaleCrop>
  <Company>Запорожская областная рада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novik</dc:creator>
  <cp:keywords/>
  <dc:description/>
  <cp:lastModifiedBy>admin</cp:lastModifiedBy>
  <cp:revision>11</cp:revision>
  <cp:lastPrinted>2019-09-20T08:36:00Z</cp:lastPrinted>
  <dcterms:created xsi:type="dcterms:W3CDTF">2018-10-03T05:21:00Z</dcterms:created>
  <dcterms:modified xsi:type="dcterms:W3CDTF">2019-09-20T08:36:00Z</dcterms:modified>
</cp:coreProperties>
</file>